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F75675">
        <w:rPr>
          <w:rFonts w:ascii="Verdana" w:hAnsi="Verdana"/>
          <w:b/>
          <w:lang w:val="bg-BG"/>
        </w:rPr>
        <w:t>с. Зелениково, ЕКАТТЕ 30750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1D0C76" w:rsidRDefault="003325D4" w:rsidP="001D0C7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08.05.</w:t>
      </w:r>
      <w:r w:rsidR="0017179F">
        <w:rPr>
          <w:rFonts w:ascii="Verdana" w:hAnsi="Verdana"/>
          <w:lang w:val="bg-BG"/>
        </w:rPr>
        <w:t xml:space="preserve">2025 </w:t>
      </w:r>
      <w:r w:rsidR="00C662FD"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17179F">
        <w:rPr>
          <w:rFonts w:ascii="Verdana" w:hAnsi="Verdana"/>
          <w:lang w:val="bg-BG"/>
        </w:rPr>
        <w:t>в гр.</w:t>
      </w:r>
      <w:r w:rsidR="0091226D">
        <w:rPr>
          <w:rFonts w:ascii="Verdana" w:hAnsi="Verdana"/>
          <w:lang w:val="bg-BG"/>
        </w:rPr>
        <w:t xml:space="preserve"> </w:t>
      </w:r>
      <w:r w:rsidR="0017179F">
        <w:rPr>
          <w:rFonts w:ascii="Verdana" w:hAnsi="Verdana"/>
          <w:lang w:val="bg-BG"/>
        </w:rPr>
        <w:t>Брезово,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1D0C76">
        <w:rPr>
          <w:rFonts w:ascii="Verdana" w:hAnsi="Verdana"/>
          <w:lang w:val="bg-BG"/>
        </w:rPr>
        <w:t>заповед № РД-07-176/ 19.03.2025 г. на директора на Областна дирекция „Земеделие“ - Пловдив, в състав:</w:t>
      </w:r>
    </w:p>
    <w:p w:rsidR="001D0C76" w:rsidRPr="00BA3D1A" w:rsidRDefault="001D0C76" w:rsidP="001D0C76">
      <w:pPr>
        <w:spacing w:line="360" w:lineRule="auto"/>
        <w:ind w:firstLine="720"/>
        <w:rPr>
          <w:rFonts w:ascii="Verdana" w:hAnsi="Verdana"/>
        </w:rPr>
      </w:pPr>
      <w:r w:rsidRPr="00F878D4">
        <w:rPr>
          <w:rFonts w:ascii="Verdana" w:hAnsi="Verdana"/>
          <w:b/>
          <w:lang w:val="bg-BG"/>
        </w:rPr>
        <w:t>Председател:</w:t>
      </w:r>
      <w:r>
        <w:rPr>
          <w:rFonts w:ascii="Verdana" w:hAnsi="Verdana"/>
          <w:lang w:val="bg-BG"/>
        </w:rPr>
        <w:t xml:space="preserve"> инж. Калин </w:t>
      </w:r>
      <w:proofErr w:type="spellStart"/>
      <w:r>
        <w:rPr>
          <w:rFonts w:ascii="Verdana" w:hAnsi="Verdana"/>
          <w:lang w:val="bg-BG"/>
        </w:rPr>
        <w:t>Калапанков</w:t>
      </w:r>
      <w:proofErr w:type="spellEnd"/>
      <w:r>
        <w:rPr>
          <w:rFonts w:ascii="Verdana" w:hAnsi="Verdana"/>
          <w:lang w:val="bg-BG"/>
        </w:rPr>
        <w:t xml:space="preserve"> – кмет на община Брезово</w:t>
      </w:r>
    </w:p>
    <w:p w:rsidR="001D0C76" w:rsidRPr="00F878D4" w:rsidRDefault="001D0C76" w:rsidP="001D0C76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F878D4">
        <w:rPr>
          <w:rFonts w:ascii="Verdana" w:hAnsi="Verdana"/>
          <w:b/>
          <w:lang w:val="bg-BG"/>
        </w:rPr>
        <w:t xml:space="preserve">Членове: </w:t>
      </w:r>
    </w:p>
    <w:p w:rsidR="001D0C76" w:rsidRPr="00DA2F07" w:rsidRDefault="00C00DF6" w:rsidP="001D0C7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Елена </w:t>
      </w:r>
      <w:proofErr w:type="spellStart"/>
      <w:r>
        <w:rPr>
          <w:rFonts w:ascii="Verdana" w:hAnsi="Verdana"/>
          <w:lang w:val="bg-BG"/>
        </w:rPr>
        <w:t>Пипева</w:t>
      </w:r>
      <w:proofErr w:type="spellEnd"/>
      <w:r>
        <w:rPr>
          <w:rFonts w:ascii="Verdana" w:hAnsi="Verdana"/>
          <w:lang w:val="bg-BG"/>
        </w:rPr>
        <w:t xml:space="preserve"> – кмет на с. Зелениково</w:t>
      </w:r>
      <w:r w:rsidR="001D0C76" w:rsidRPr="00DA2F07">
        <w:rPr>
          <w:rFonts w:ascii="Verdana" w:hAnsi="Verdana"/>
          <w:lang w:val="bg-BG"/>
        </w:rPr>
        <w:t>;</w:t>
      </w:r>
    </w:p>
    <w:p w:rsidR="001D0C76" w:rsidRDefault="001D0C76" w:rsidP="001D0C7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Петя Иванова – старши специалист в дирекция „Обща администрация“ при община Брезово</w:t>
      </w:r>
      <w:r w:rsidRPr="002C7D38">
        <w:rPr>
          <w:rFonts w:ascii="Verdana" w:hAnsi="Verdana"/>
          <w:lang w:val="bg-BG"/>
        </w:rPr>
        <w:t>;</w:t>
      </w:r>
    </w:p>
    <w:p w:rsidR="001D0C76" w:rsidRDefault="001D0C76" w:rsidP="001D0C7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Цветелина Кацарска – началник на Общинска служба по Земеделие гр. Брезово</w:t>
      </w:r>
      <w:r w:rsidRPr="000957C6">
        <w:rPr>
          <w:rFonts w:ascii="Verdana" w:hAnsi="Verdana"/>
          <w:lang w:val="bg-BG"/>
        </w:rPr>
        <w:t>;</w:t>
      </w:r>
    </w:p>
    <w:p w:rsidR="001D0C76" w:rsidRDefault="001D0C76" w:rsidP="001D0C7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Боряна </w:t>
      </w:r>
      <w:proofErr w:type="spellStart"/>
      <w:r>
        <w:rPr>
          <w:rFonts w:ascii="Verdana" w:hAnsi="Verdana"/>
          <w:lang w:val="bg-BG"/>
        </w:rPr>
        <w:t>Скочева</w:t>
      </w:r>
      <w:proofErr w:type="spellEnd"/>
      <w:r>
        <w:rPr>
          <w:rFonts w:ascii="Verdana" w:hAnsi="Verdana"/>
          <w:lang w:val="bg-BG"/>
        </w:rPr>
        <w:t xml:space="preserve"> – главен експерт в Областна дирекция „Земеделие“ гр. Пловдив;</w:t>
      </w:r>
    </w:p>
    <w:p w:rsidR="001D0C76" w:rsidRPr="00F878D4" w:rsidRDefault="001D0C76" w:rsidP="001D0C7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Михаил Кръстев – главен инспектор в отдел „Здравеопазване на животните“ при ОБДХ гр. Пловдив;</w:t>
      </w:r>
    </w:p>
    <w:p w:rsidR="00C662FD" w:rsidRDefault="007A1273" w:rsidP="001D0C7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</w:t>
      </w:r>
      <w:r w:rsidR="00292686">
        <w:rPr>
          <w:rFonts w:ascii="Verdana" w:hAnsi="Verdana"/>
          <w:lang w:val="bg-BG"/>
        </w:rPr>
        <w:t xml:space="preserve">ределени с писмо с </w:t>
      </w:r>
      <w:r w:rsidR="003D4D89" w:rsidRPr="003D4D89">
        <w:rPr>
          <w:rFonts w:ascii="Verdana" w:hAnsi="Verdana"/>
          <w:lang w:val="bg-BG"/>
        </w:rPr>
        <w:t>изх. № 9166-3/ 23.01</w:t>
      </w:r>
      <w:r w:rsidR="00292686" w:rsidRPr="003D4D89">
        <w:rPr>
          <w:rFonts w:ascii="Verdana" w:hAnsi="Verdana"/>
          <w:lang w:val="bg-BG"/>
        </w:rPr>
        <w:t>.2025 г.</w:t>
      </w:r>
      <w:r>
        <w:rPr>
          <w:rFonts w:ascii="Verdana" w:hAnsi="Verdana"/>
          <w:lang w:val="bg-BG"/>
        </w:rPr>
        <w:t xml:space="preserve"> на министъра на земеделието </w:t>
      </w:r>
      <w:r w:rsidR="00292686">
        <w:rPr>
          <w:rFonts w:ascii="Verdana" w:hAnsi="Verdana"/>
          <w:lang w:val="bg-BG"/>
        </w:rPr>
        <w:t>и храните и решение №271/ 26.02.2025г.</w:t>
      </w:r>
      <w:r>
        <w:rPr>
          <w:rFonts w:ascii="Verdana" w:hAnsi="Verdana"/>
          <w:lang w:val="bg-BG"/>
        </w:rPr>
        <w:t xml:space="preserve"> на Общинския съв</w:t>
      </w:r>
      <w:r w:rsidR="00292686">
        <w:rPr>
          <w:rFonts w:ascii="Verdana" w:hAnsi="Verdana"/>
          <w:lang w:val="bg-BG"/>
        </w:rPr>
        <w:t>ет на община Брезово.</w:t>
      </w:r>
    </w:p>
    <w:p w:rsidR="00AD2A40" w:rsidRDefault="007A1273" w:rsidP="00C1284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</w:t>
      </w:r>
      <w:r w:rsidR="000D1D13">
        <w:rPr>
          <w:rFonts w:ascii="Verdana" w:hAnsi="Verdana"/>
          <w:lang w:val="bg-BG"/>
        </w:rPr>
        <w:t>своите решения, обективирани в с</w:t>
      </w:r>
      <w:r>
        <w:rPr>
          <w:rFonts w:ascii="Verdana" w:hAnsi="Verdana"/>
          <w:lang w:val="bg-BG"/>
        </w:rPr>
        <w:t>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4B040F">
        <w:rPr>
          <w:rFonts w:ascii="Verdana" w:hAnsi="Verdana"/>
          <w:lang w:val="bg-BG"/>
        </w:rPr>
        <w:t xml:space="preserve"> </w:t>
      </w:r>
      <w:r w:rsidR="00C00DF6">
        <w:rPr>
          <w:rFonts w:ascii="Verdana" w:hAnsi="Verdana"/>
          <w:b/>
          <w:lang w:val="bg-BG"/>
        </w:rPr>
        <w:t>с. Зелениково</w:t>
      </w:r>
      <w:r w:rsidR="004B040F">
        <w:rPr>
          <w:rFonts w:ascii="Verdana" w:hAnsi="Verdana"/>
          <w:lang w:val="bg-BG"/>
        </w:rPr>
        <w:t>, съставен на 26.03.2025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4B040F">
        <w:rPr>
          <w:rFonts w:ascii="Verdana" w:hAnsi="Verdana"/>
          <w:lang w:val="bg-BG"/>
        </w:rPr>
        <w:t xml:space="preserve"> </w:t>
      </w:r>
      <w:r w:rsidR="00C00DF6">
        <w:rPr>
          <w:rFonts w:ascii="Verdana" w:hAnsi="Verdana"/>
          <w:b/>
          <w:lang w:val="bg-BG"/>
        </w:rPr>
        <w:t>с. Зелениково</w:t>
      </w:r>
      <w:r w:rsidR="004B040F">
        <w:rPr>
          <w:rFonts w:ascii="Verdana" w:hAnsi="Verdana"/>
          <w:lang w:val="bg-BG"/>
        </w:rPr>
        <w:t>, съставен на 10.04.2025 г.</w:t>
      </w:r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C12840" w:rsidRPr="00C12840" w:rsidRDefault="004B040F" w:rsidP="00C04D9C">
      <w:pPr>
        <w:pStyle w:val="ab"/>
        <w:numPr>
          <w:ilvl w:val="0"/>
          <w:numId w:val="5"/>
        </w:numPr>
        <w:tabs>
          <w:tab w:val="left" w:pos="360"/>
        </w:tabs>
        <w:spacing w:line="360" w:lineRule="auto"/>
        <w:ind w:left="0" w:firstLine="851"/>
        <w:jc w:val="both"/>
        <w:rPr>
          <w:rFonts w:ascii="Verdana" w:hAnsi="Verdana"/>
          <w:b/>
          <w:lang w:val="bg-BG"/>
        </w:rPr>
      </w:pPr>
      <w:r w:rsidRPr="00FE5114">
        <w:rPr>
          <w:rFonts w:ascii="Verdana" w:hAnsi="Verdana"/>
          <w:lang w:val="bg-BG"/>
        </w:rPr>
        <w:t>За землището на с.</w:t>
      </w:r>
      <w:r w:rsidR="00C04D9C">
        <w:rPr>
          <w:rFonts w:ascii="Verdana" w:hAnsi="Verdana"/>
          <w:lang w:val="bg-BG"/>
        </w:rPr>
        <w:t xml:space="preserve"> </w:t>
      </w:r>
      <w:r w:rsidR="000D3444">
        <w:rPr>
          <w:rFonts w:ascii="Verdana" w:hAnsi="Verdana"/>
          <w:lang w:val="bg-BG"/>
        </w:rPr>
        <w:t>Зелениково</w:t>
      </w:r>
      <w:r w:rsidR="000C0A74" w:rsidRPr="00FE5114">
        <w:rPr>
          <w:rFonts w:ascii="Verdana" w:hAnsi="Verdana"/>
          <w:lang w:val="bg-BG"/>
        </w:rPr>
        <w:t xml:space="preserve"> о</w:t>
      </w:r>
      <w:r w:rsidR="007A1273" w:rsidRPr="00FE5114">
        <w:rPr>
          <w:rFonts w:ascii="Verdana" w:hAnsi="Verdana"/>
          <w:lang w:val="bg-BG"/>
        </w:rPr>
        <w:t xml:space="preserve">пределя </w:t>
      </w:r>
      <w:r w:rsidR="007A1273" w:rsidRPr="00C12840">
        <w:rPr>
          <w:rFonts w:ascii="Verdana" w:hAnsi="Verdana"/>
          <w:b/>
          <w:lang w:val="bg-BG"/>
        </w:rPr>
        <w:t>коефицие</w:t>
      </w:r>
      <w:r w:rsidR="00177B38" w:rsidRPr="00C12840">
        <w:rPr>
          <w:rFonts w:ascii="Verdana" w:hAnsi="Verdana"/>
          <w:b/>
          <w:lang w:val="bg-BG"/>
        </w:rPr>
        <w:t>нт на редукция в размер на 0,069</w:t>
      </w:r>
      <w:r w:rsidR="00FE5114" w:rsidRPr="00C12840">
        <w:rPr>
          <w:rFonts w:ascii="Verdana" w:hAnsi="Verdana"/>
          <w:b/>
          <w:lang w:val="bg-BG"/>
        </w:rPr>
        <w:t>.</w:t>
      </w:r>
      <w:r w:rsidR="00C12840" w:rsidRPr="00C12840">
        <w:rPr>
          <w:rFonts w:ascii="Verdana" w:hAnsi="Verdana"/>
          <w:b/>
          <w:lang w:val="bg-BG"/>
        </w:rPr>
        <w:t xml:space="preserve"> </w:t>
      </w:r>
    </w:p>
    <w:p w:rsidR="00C12840" w:rsidRPr="00C12840" w:rsidRDefault="00C12840" w:rsidP="00C12840">
      <w:pPr>
        <w:tabs>
          <w:tab w:val="left" w:pos="36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ab/>
      </w:r>
      <w:r>
        <w:rPr>
          <w:rFonts w:ascii="Verdana" w:hAnsi="Verdana"/>
          <w:lang w:val="bg-BG"/>
        </w:rPr>
        <w:tab/>
      </w:r>
      <w:r w:rsidRPr="00C12840">
        <w:rPr>
          <w:rFonts w:ascii="Verdana" w:hAnsi="Verdana"/>
          <w:lang w:val="bg-BG"/>
        </w:rPr>
        <w:t>След прилагане на коефициента за редукция, комисията определи</w:t>
      </w:r>
      <w:r>
        <w:rPr>
          <w:rFonts w:ascii="Verdana" w:hAnsi="Verdana"/>
          <w:lang w:val="bg-BG"/>
        </w:rPr>
        <w:t>,</w:t>
      </w:r>
      <w:r w:rsidRPr="00C12840">
        <w:rPr>
          <w:rFonts w:ascii="Verdana" w:hAnsi="Verdana"/>
          <w:lang w:val="bg-BG"/>
        </w:rPr>
        <w:t xml:space="preserve"> че в землището на с. Зелениково на подалите заявления за участие в разпределението животновъди се полагат ПМЛ, както следва:</w:t>
      </w:r>
    </w:p>
    <w:tbl>
      <w:tblPr>
        <w:tblW w:w="10537" w:type="dxa"/>
        <w:tblInd w:w="-5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1134"/>
        <w:gridCol w:w="851"/>
        <w:gridCol w:w="992"/>
        <w:gridCol w:w="851"/>
        <w:gridCol w:w="850"/>
        <w:gridCol w:w="864"/>
        <w:gridCol w:w="837"/>
        <w:gridCol w:w="992"/>
        <w:gridCol w:w="898"/>
      </w:tblGrid>
      <w:tr w:rsidR="00C12840" w:rsidRPr="00AD2A40" w:rsidTr="004C770A">
        <w:trPr>
          <w:trHeight w:val="972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12840" w:rsidRPr="00AD2A40" w:rsidRDefault="00C12840" w:rsidP="004C770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proofErr w:type="spellStart"/>
            <w:r w:rsidRPr="00AD2A4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Имена</w:t>
            </w:r>
            <w:proofErr w:type="spellEnd"/>
            <w:r w:rsidRPr="00AD2A4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/</w:t>
            </w:r>
            <w:proofErr w:type="spellStart"/>
            <w:r w:rsidRPr="00AD2A4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фирма</w:t>
            </w:r>
            <w:proofErr w:type="spellEnd"/>
            <w:r w:rsidRPr="00AD2A4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 xml:space="preserve">, </w:t>
            </w:r>
            <w:proofErr w:type="spellStart"/>
            <w:r w:rsidRPr="00AD2A4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правна</w:t>
            </w:r>
            <w:proofErr w:type="spellEnd"/>
            <w:r w:rsidRPr="00AD2A4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AD2A4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форма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C12840" w:rsidRPr="00AD2A40" w:rsidRDefault="00C12840" w:rsidP="004C770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 w:rsidRPr="00AD2A4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ЕГН/ЕИК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C12840" w:rsidRPr="00AD2A40" w:rsidRDefault="00C12840" w:rsidP="004C770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proofErr w:type="spellStart"/>
            <w:r w:rsidRPr="00AD2A4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Брой</w:t>
            </w:r>
            <w:proofErr w:type="spellEnd"/>
            <w:r w:rsidRPr="00AD2A4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 xml:space="preserve"> ЖЕ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12840" w:rsidRPr="00AD2A40" w:rsidRDefault="00C12840" w:rsidP="004C770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proofErr w:type="spellStart"/>
            <w:r w:rsidRPr="00AD2A4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Полагащи</w:t>
            </w:r>
            <w:proofErr w:type="spellEnd"/>
            <w:r w:rsidRPr="00AD2A4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AD2A4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се</w:t>
            </w:r>
            <w:proofErr w:type="spellEnd"/>
            <w:r w:rsidRPr="00AD2A4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 xml:space="preserve"> ПМЛ (</w:t>
            </w:r>
            <w:proofErr w:type="spellStart"/>
            <w:r w:rsidRPr="00AD2A4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дка</w:t>
            </w:r>
            <w:proofErr w:type="spellEnd"/>
            <w:r w:rsidRPr="00AD2A4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12840" w:rsidRPr="00AD2A40" w:rsidRDefault="00C12840" w:rsidP="004C770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proofErr w:type="spellStart"/>
            <w:r w:rsidRPr="00AD2A4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Разполагаеми</w:t>
            </w:r>
            <w:proofErr w:type="spellEnd"/>
            <w:r w:rsidRPr="00AD2A4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 xml:space="preserve"> ПМЛ </w:t>
            </w:r>
          </w:p>
          <w:p w:rsidR="00C12840" w:rsidRPr="00AD2A40" w:rsidRDefault="00C12840" w:rsidP="004C770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 w:rsidRPr="00AD2A4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(</w:t>
            </w:r>
            <w:proofErr w:type="spellStart"/>
            <w:r w:rsidRPr="00AD2A4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дка</w:t>
            </w:r>
            <w:proofErr w:type="spellEnd"/>
            <w:r w:rsidRPr="00AD2A4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12840" w:rsidRPr="00AD2A40" w:rsidRDefault="00C12840" w:rsidP="004C770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proofErr w:type="spellStart"/>
            <w:r w:rsidRPr="00AD2A4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Допълнително</w:t>
            </w:r>
            <w:proofErr w:type="spellEnd"/>
            <w:r w:rsidRPr="00AD2A4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AD2A4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полагащи</w:t>
            </w:r>
            <w:proofErr w:type="spellEnd"/>
            <w:r w:rsidRPr="00AD2A4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AD2A4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се</w:t>
            </w:r>
            <w:proofErr w:type="spellEnd"/>
            <w:r w:rsidRPr="00AD2A4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 xml:space="preserve"> ПМЛ, </w:t>
            </w:r>
            <w:proofErr w:type="spellStart"/>
            <w:r w:rsidRPr="00AD2A4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приравнени</w:t>
            </w:r>
            <w:proofErr w:type="spellEnd"/>
            <w:r w:rsidRPr="00AD2A4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AD2A4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към</w:t>
            </w:r>
            <w:proofErr w:type="spellEnd"/>
            <w:r w:rsidRPr="00AD2A4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AD2A4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категория</w:t>
            </w:r>
            <w:proofErr w:type="spellEnd"/>
            <w:r w:rsidRPr="00AD2A4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 xml:space="preserve"> 1-7 </w:t>
            </w:r>
          </w:p>
          <w:p w:rsidR="00C12840" w:rsidRPr="00AD2A40" w:rsidRDefault="00C12840" w:rsidP="004C770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 w:rsidRPr="00AD2A4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(</w:t>
            </w:r>
            <w:proofErr w:type="spellStart"/>
            <w:r w:rsidRPr="00AD2A4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дка</w:t>
            </w:r>
            <w:proofErr w:type="spellEnd"/>
            <w:r w:rsidRPr="00AD2A4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</w:tcPr>
          <w:p w:rsidR="00C12840" w:rsidRPr="00AD2A40" w:rsidRDefault="00C12840" w:rsidP="004C770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proofErr w:type="spellStart"/>
            <w:r w:rsidRPr="00AD2A4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Полагат</w:t>
            </w:r>
            <w:proofErr w:type="spellEnd"/>
            <w:r w:rsidRPr="00AD2A4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AD2A4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се</w:t>
            </w:r>
            <w:proofErr w:type="spellEnd"/>
            <w:r w:rsidRPr="00AD2A4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AD2A4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след</w:t>
            </w:r>
            <w:proofErr w:type="spellEnd"/>
            <w:r w:rsidRPr="00AD2A4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AD2A4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редукция</w:t>
            </w:r>
            <w:proofErr w:type="spellEnd"/>
            <w:r w:rsidRPr="00AD2A4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 xml:space="preserve"> – 0,0693</w:t>
            </w:r>
          </w:p>
        </w:tc>
      </w:tr>
      <w:tr w:rsidR="00C12840" w:rsidRPr="00AD2A40" w:rsidTr="004C770A">
        <w:trPr>
          <w:trHeight w:val="504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840" w:rsidRPr="00AD2A40" w:rsidRDefault="00C12840" w:rsidP="004C770A">
            <w:pP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840" w:rsidRPr="00AD2A40" w:rsidRDefault="00C12840" w:rsidP="004C770A">
            <w:pP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12840" w:rsidRPr="00AD2A40" w:rsidRDefault="00C12840" w:rsidP="004C770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proofErr w:type="spellStart"/>
            <w:r w:rsidRPr="00AD2A4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при</w:t>
            </w:r>
            <w:proofErr w:type="spellEnd"/>
            <w:r w:rsidRPr="00AD2A4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AD2A4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норма</w:t>
            </w:r>
            <w:proofErr w:type="spellEnd"/>
            <w:r w:rsidRPr="00AD2A4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 xml:space="preserve"> 15/30 </w:t>
            </w:r>
            <w:proofErr w:type="spellStart"/>
            <w:r w:rsidRPr="00AD2A4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дка</w:t>
            </w:r>
            <w:proofErr w:type="spellEnd"/>
            <w:r w:rsidRPr="00AD2A4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/ЖЕ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12840" w:rsidRPr="00AD2A40" w:rsidRDefault="00C12840" w:rsidP="004C770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proofErr w:type="spellStart"/>
            <w:r w:rsidRPr="00AD2A4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при</w:t>
            </w:r>
            <w:proofErr w:type="spellEnd"/>
            <w:r w:rsidRPr="00AD2A4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AD2A4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норма</w:t>
            </w:r>
            <w:proofErr w:type="spellEnd"/>
            <w:r w:rsidRPr="00AD2A4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 xml:space="preserve"> 20/40 </w:t>
            </w:r>
            <w:proofErr w:type="spellStart"/>
            <w:r w:rsidRPr="00AD2A4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дка</w:t>
            </w:r>
            <w:proofErr w:type="spellEnd"/>
            <w:r w:rsidRPr="00AD2A4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/ЖЕ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C12840" w:rsidRPr="00AD2A40" w:rsidRDefault="00C12840" w:rsidP="004C770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 w:rsidRPr="00AD2A4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 xml:space="preserve">1-7 </w:t>
            </w:r>
            <w:proofErr w:type="spellStart"/>
            <w:r w:rsidRPr="00AD2A4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кат</w:t>
            </w:r>
            <w:proofErr w:type="spellEnd"/>
            <w:r w:rsidRPr="00AD2A4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C12840" w:rsidRPr="00AD2A40" w:rsidRDefault="00C12840" w:rsidP="004C770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 w:rsidRPr="00AD2A4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 xml:space="preserve">8-10 </w:t>
            </w:r>
            <w:proofErr w:type="spellStart"/>
            <w:r w:rsidRPr="00AD2A4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кат</w:t>
            </w:r>
            <w:proofErr w:type="spellEnd"/>
            <w:r w:rsidRPr="00AD2A4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.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C12840" w:rsidRPr="00AD2A40" w:rsidRDefault="00C12840" w:rsidP="004C770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 w:rsidRPr="00AD2A4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 xml:space="preserve">1-7 </w:t>
            </w:r>
            <w:proofErr w:type="spellStart"/>
            <w:r w:rsidRPr="00AD2A4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кат</w:t>
            </w:r>
            <w:proofErr w:type="spellEnd"/>
            <w:r w:rsidRPr="00AD2A4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.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C12840" w:rsidRPr="00AD2A40" w:rsidRDefault="00C12840" w:rsidP="004C770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 w:rsidRPr="00AD2A4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 xml:space="preserve">8-10 </w:t>
            </w:r>
            <w:proofErr w:type="spellStart"/>
            <w:r w:rsidRPr="00AD2A4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кат</w:t>
            </w:r>
            <w:proofErr w:type="spellEnd"/>
            <w:r w:rsidRPr="00AD2A40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840" w:rsidRPr="00AD2A40" w:rsidRDefault="00C12840" w:rsidP="004C770A">
            <w:pP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840" w:rsidRPr="00AD2A40" w:rsidRDefault="00C12840" w:rsidP="004C770A">
            <w:pP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C12840" w:rsidRPr="00AD2A40" w:rsidTr="004C770A">
        <w:trPr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840" w:rsidRPr="00AD2A40" w:rsidRDefault="00C12840" w:rsidP="0086300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D2A40">
              <w:rPr>
                <w:rFonts w:ascii="Calibri" w:hAnsi="Calibri" w:cs="Calibri"/>
                <w:color w:val="000000"/>
                <w:sz w:val="18"/>
                <w:szCs w:val="18"/>
              </w:rPr>
              <w:t> ЗП“ Й</w:t>
            </w:r>
            <w:r w:rsidR="00863008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. Д. Т.</w:t>
            </w:r>
            <w:r w:rsidRPr="00AD2A40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“ - </w:t>
            </w:r>
            <w:proofErr w:type="spellStart"/>
            <w:r w:rsidRPr="00AD2A40">
              <w:rPr>
                <w:rFonts w:ascii="Calibri" w:hAnsi="Calibri" w:cs="Calibri"/>
                <w:color w:val="000000"/>
                <w:sz w:val="18"/>
                <w:szCs w:val="18"/>
              </w:rPr>
              <w:t>собственик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40" w:rsidRPr="00AD2A40" w:rsidRDefault="00C12840" w:rsidP="004C770A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D2A40">
              <w:rPr>
                <w:rFonts w:ascii="Calibri" w:hAnsi="Calibri" w:cs="Calibri"/>
                <w:color w:val="000000"/>
                <w:sz w:val="18"/>
                <w:szCs w:val="18"/>
              </w:rPr>
              <w:t>178910940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40" w:rsidRPr="00AD2A40" w:rsidRDefault="00C12840" w:rsidP="004C770A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D2A40">
              <w:rPr>
                <w:rFonts w:ascii="Calibri" w:hAnsi="Calibri" w:cs="Calibri"/>
                <w:color w:val="000000"/>
                <w:sz w:val="18"/>
                <w:szCs w:val="18"/>
              </w:rPr>
              <w:t>0/0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40" w:rsidRPr="00AD2A40" w:rsidRDefault="00C12840" w:rsidP="004C770A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D2A40">
              <w:rPr>
                <w:rFonts w:ascii="Calibri" w:hAnsi="Calibri" w:cs="Calibri"/>
                <w:color w:val="000000"/>
                <w:sz w:val="18"/>
                <w:szCs w:val="18"/>
              </w:rPr>
              <w:t>20/194,650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40" w:rsidRPr="00AD2A40" w:rsidRDefault="00C12840" w:rsidP="004C770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D2A40">
              <w:rPr>
                <w:rFonts w:ascii="Calibri" w:hAnsi="Calibri" w:cs="Calibri"/>
                <w:color w:val="000000"/>
                <w:sz w:val="18"/>
                <w:szCs w:val="18"/>
              </w:rPr>
              <w:t>3893,000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40" w:rsidRPr="00AD2A40" w:rsidRDefault="00C12840" w:rsidP="004C770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D2A40">
              <w:rPr>
                <w:rFonts w:ascii="Calibri" w:hAnsi="Calibri" w:cs="Calibri"/>
                <w:color w:val="000000"/>
                <w:sz w:val="18"/>
                <w:szCs w:val="18"/>
              </w:rPr>
              <w:t>7786,000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40" w:rsidRPr="00AD2A40" w:rsidRDefault="00C12840" w:rsidP="004C770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D2A40">
              <w:rPr>
                <w:rFonts w:ascii="Calibri" w:hAnsi="Calibri" w:cs="Calibri"/>
                <w:color w:val="000000"/>
                <w:sz w:val="18"/>
                <w:szCs w:val="18"/>
              </w:rPr>
              <w:t>54,372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40" w:rsidRPr="00AD2A40" w:rsidRDefault="00C12840" w:rsidP="004C770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D2A40">
              <w:rPr>
                <w:rFonts w:ascii="Calibri" w:hAnsi="Calibri" w:cs="Calibri"/>
                <w:color w:val="000000"/>
                <w:sz w:val="18"/>
                <w:szCs w:val="18"/>
              </w:rPr>
              <w:t>153,552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40" w:rsidRPr="00AD2A40" w:rsidRDefault="00C12840" w:rsidP="004C770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D2A40">
              <w:rPr>
                <w:rFonts w:ascii="Calibri" w:hAnsi="Calibri" w:cs="Calibri"/>
                <w:color w:val="000000"/>
                <w:sz w:val="18"/>
                <w:szCs w:val="18"/>
              </w:rPr>
              <w:t>3761,852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2840" w:rsidRPr="00AD2A40" w:rsidRDefault="00C12840" w:rsidP="004C770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D2A40">
              <w:rPr>
                <w:rFonts w:ascii="Calibri" w:hAnsi="Calibri" w:cs="Calibri"/>
                <w:color w:val="000000"/>
                <w:sz w:val="18"/>
                <w:szCs w:val="18"/>
              </w:rPr>
              <w:t>260,705</w:t>
            </w:r>
          </w:p>
        </w:tc>
      </w:tr>
      <w:tr w:rsidR="00C12840" w:rsidRPr="00AD2A40" w:rsidTr="004C770A">
        <w:trPr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40" w:rsidRPr="00AD2A40" w:rsidRDefault="00863008" w:rsidP="0086300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ЗП“С.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 xml:space="preserve">ГV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ГV</w:t>
            </w:r>
            <w:proofErr w:type="spellEnd"/>
            <w:r w:rsidR="00C12840" w:rsidRPr="00AD2A40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“- </w:t>
            </w:r>
            <w:proofErr w:type="spellStart"/>
            <w:r w:rsidR="00C12840" w:rsidRPr="00AD2A40">
              <w:rPr>
                <w:rFonts w:ascii="Calibri" w:hAnsi="Calibri" w:cs="Calibri"/>
                <w:color w:val="000000"/>
                <w:sz w:val="18"/>
                <w:szCs w:val="18"/>
              </w:rPr>
              <w:t>собственик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40" w:rsidRPr="00AD2A40" w:rsidRDefault="00C12840" w:rsidP="004C770A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D2A40">
              <w:rPr>
                <w:rFonts w:ascii="Calibri" w:hAnsi="Calibri" w:cs="Calibri"/>
                <w:color w:val="000000"/>
                <w:sz w:val="18"/>
                <w:szCs w:val="18"/>
              </w:rPr>
              <w:t>178857102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40" w:rsidRPr="00AD2A40" w:rsidRDefault="00C12840" w:rsidP="004C770A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D2A40">
              <w:rPr>
                <w:rFonts w:ascii="Calibri" w:hAnsi="Calibri" w:cs="Calibri"/>
                <w:color w:val="000000"/>
                <w:sz w:val="18"/>
                <w:szCs w:val="18"/>
              </w:rPr>
              <w:t>0/0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40" w:rsidRPr="00AD2A40" w:rsidRDefault="00C12840" w:rsidP="004C770A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D2A40">
              <w:rPr>
                <w:rFonts w:ascii="Calibri" w:hAnsi="Calibri" w:cs="Calibri"/>
                <w:color w:val="000000"/>
                <w:sz w:val="18"/>
                <w:szCs w:val="18"/>
              </w:rPr>
              <w:t>20/242,900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40" w:rsidRPr="00AD2A40" w:rsidRDefault="00C12840" w:rsidP="004C770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D2A40">
              <w:rPr>
                <w:rFonts w:ascii="Calibri" w:hAnsi="Calibri" w:cs="Calibri"/>
                <w:color w:val="000000"/>
                <w:sz w:val="18"/>
                <w:szCs w:val="18"/>
              </w:rPr>
              <w:t>4858,000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40" w:rsidRPr="00AD2A40" w:rsidRDefault="00C12840" w:rsidP="004C770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D2A40">
              <w:rPr>
                <w:rFonts w:ascii="Calibri" w:hAnsi="Calibri" w:cs="Calibri"/>
                <w:color w:val="000000"/>
                <w:sz w:val="18"/>
                <w:szCs w:val="18"/>
              </w:rPr>
              <w:t>9716,000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40" w:rsidRPr="00AD2A40" w:rsidRDefault="00C12840" w:rsidP="004C770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D2A40">
              <w:rPr>
                <w:rFonts w:ascii="Calibri" w:hAnsi="Calibri" w:cs="Calibri"/>
                <w:color w:val="000000"/>
                <w:sz w:val="18"/>
                <w:szCs w:val="18"/>
              </w:rPr>
              <w:t>5,862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40" w:rsidRPr="00AD2A40" w:rsidRDefault="00C12840" w:rsidP="004C770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D2A40">
              <w:rPr>
                <w:rFonts w:ascii="Calibri" w:hAnsi="Calibri" w:cs="Calibri"/>
                <w:color w:val="000000"/>
                <w:sz w:val="18"/>
                <w:szCs w:val="18"/>
              </w:rPr>
              <w:t>284,498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40" w:rsidRPr="00AD2A40" w:rsidRDefault="00C12840" w:rsidP="004C770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D2A40">
              <w:rPr>
                <w:rFonts w:ascii="Calibri" w:hAnsi="Calibri" w:cs="Calibri"/>
                <w:color w:val="000000"/>
                <w:sz w:val="18"/>
                <w:szCs w:val="18"/>
              </w:rPr>
              <w:t>4709,889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2840" w:rsidRPr="00AD2A40" w:rsidRDefault="00C12840" w:rsidP="004C770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D2A40">
              <w:rPr>
                <w:rFonts w:ascii="Calibri" w:hAnsi="Calibri" w:cs="Calibri"/>
                <w:color w:val="000000"/>
                <w:sz w:val="18"/>
                <w:szCs w:val="18"/>
              </w:rPr>
              <w:t>326,400</w:t>
            </w:r>
          </w:p>
        </w:tc>
      </w:tr>
      <w:tr w:rsidR="00C12840" w:rsidRPr="00AD2A40" w:rsidTr="004C770A">
        <w:trPr>
          <w:trHeight w:val="28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40" w:rsidRPr="00AD2A40" w:rsidRDefault="00C12840" w:rsidP="004C770A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D2A40">
              <w:rPr>
                <w:rFonts w:ascii="Calibri" w:hAnsi="Calibri" w:cs="Calibri"/>
                <w:color w:val="000000"/>
                <w:sz w:val="18"/>
                <w:szCs w:val="18"/>
              </w:rPr>
              <w:t>„</w:t>
            </w:r>
            <w:proofErr w:type="spellStart"/>
            <w:r w:rsidRPr="00AD2A40">
              <w:rPr>
                <w:rFonts w:ascii="Calibri" w:hAnsi="Calibri" w:cs="Calibri"/>
                <w:color w:val="000000"/>
                <w:sz w:val="18"/>
                <w:szCs w:val="18"/>
              </w:rPr>
              <w:t>Терзиев</w:t>
            </w:r>
            <w:proofErr w:type="spellEnd"/>
            <w:r w:rsidRPr="00AD2A40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AD2A40">
              <w:rPr>
                <w:rFonts w:ascii="Calibri" w:hAnsi="Calibri" w:cs="Calibri"/>
                <w:color w:val="000000"/>
                <w:sz w:val="18"/>
                <w:szCs w:val="18"/>
              </w:rPr>
              <w:t>син</w:t>
            </w:r>
            <w:proofErr w:type="spellEnd"/>
            <w:r w:rsidRPr="00AD2A40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“ ЕООД - </w:t>
            </w:r>
            <w:proofErr w:type="spellStart"/>
            <w:r w:rsidRPr="00AD2A40">
              <w:rPr>
                <w:rFonts w:ascii="Calibri" w:hAnsi="Calibri" w:cs="Calibri"/>
                <w:color w:val="000000"/>
                <w:sz w:val="18"/>
                <w:szCs w:val="18"/>
              </w:rPr>
              <w:t>собственик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40" w:rsidRPr="00AD2A40" w:rsidRDefault="00C12840" w:rsidP="004C770A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D2A40">
              <w:rPr>
                <w:rFonts w:ascii="Calibri" w:hAnsi="Calibri" w:cs="Calibri"/>
                <w:color w:val="000000"/>
                <w:sz w:val="18"/>
                <w:szCs w:val="18"/>
              </w:rPr>
              <w:t>207196589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40" w:rsidRPr="00AD2A40" w:rsidRDefault="00C12840" w:rsidP="004C770A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D2A40">
              <w:rPr>
                <w:rFonts w:ascii="Calibri" w:hAnsi="Calibri" w:cs="Calibri"/>
                <w:color w:val="000000"/>
                <w:sz w:val="18"/>
                <w:szCs w:val="18"/>
              </w:rPr>
              <w:t>0/0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40" w:rsidRPr="00AD2A40" w:rsidRDefault="00C12840" w:rsidP="004C770A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D2A40">
              <w:rPr>
                <w:rFonts w:ascii="Calibri" w:hAnsi="Calibri" w:cs="Calibri"/>
                <w:color w:val="000000"/>
                <w:sz w:val="18"/>
                <w:szCs w:val="18"/>
              </w:rPr>
              <w:t>20/28,400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40" w:rsidRPr="00AD2A40" w:rsidRDefault="00C12840" w:rsidP="004C770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D2A40">
              <w:rPr>
                <w:rFonts w:ascii="Calibri" w:hAnsi="Calibri" w:cs="Calibri"/>
                <w:color w:val="000000"/>
                <w:sz w:val="18"/>
                <w:szCs w:val="18"/>
              </w:rPr>
              <w:t>568,000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40" w:rsidRPr="00AD2A40" w:rsidRDefault="00C12840" w:rsidP="004C770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D2A40">
              <w:rPr>
                <w:rFonts w:ascii="Calibri" w:hAnsi="Calibri" w:cs="Calibri"/>
                <w:color w:val="000000"/>
                <w:sz w:val="18"/>
                <w:szCs w:val="18"/>
              </w:rPr>
              <w:t>1136,000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40" w:rsidRPr="00AD2A40" w:rsidRDefault="00C12840" w:rsidP="004C770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D2A40">
              <w:rPr>
                <w:rFonts w:ascii="Calibri" w:hAnsi="Calibri" w:cs="Calibri"/>
                <w:color w:val="000000"/>
                <w:sz w:val="18"/>
                <w:szCs w:val="18"/>
              </w:rPr>
              <w:t>43,419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40" w:rsidRPr="00AD2A40" w:rsidRDefault="00C12840" w:rsidP="004C770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D2A40">
              <w:rPr>
                <w:rFonts w:ascii="Calibri" w:hAnsi="Calibri" w:cs="Calibri"/>
                <w:color w:val="000000"/>
                <w:sz w:val="18"/>
                <w:szCs w:val="18"/>
              </w:rPr>
              <w:t>74,882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40" w:rsidRPr="00AD2A40" w:rsidRDefault="00C12840" w:rsidP="004C770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D2A40">
              <w:rPr>
                <w:rFonts w:ascii="Calibri" w:hAnsi="Calibri" w:cs="Calibri"/>
                <w:color w:val="000000"/>
                <w:sz w:val="18"/>
                <w:szCs w:val="18"/>
              </w:rPr>
              <w:t>487,140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2840" w:rsidRPr="00AD2A40" w:rsidRDefault="00C12840" w:rsidP="004C770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D2A40">
              <w:rPr>
                <w:rFonts w:ascii="Calibri" w:hAnsi="Calibri" w:cs="Calibri"/>
                <w:color w:val="000000"/>
                <w:sz w:val="18"/>
                <w:szCs w:val="18"/>
              </w:rPr>
              <w:t>33,780</w:t>
            </w:r>
          </w:p>
        </w:tc>
      </w:tr>
      <w:tr w:rsidR="00C12840" w:rsidRPr="00AD2A40" w:rsidTr="004C770A">
        <w:trPr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40" w:rsidRPr="00AD2A40" w:rsidRDefault="00C12840" w:rsidP="004C770A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40" w:rsidRPr="00AD2A40" w:rsidRDefault="00C12840" w:rsidP="004C770A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40" w:rsidRPr="00AD2A40" w:rsidRDefault="00C12840" w:rsidP="004C770A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40" w:rsidRPr="00AD2A40" w:rsidRDefault="00C12840" w:rsidP="004C770A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40" w:rsidRPr="00AD2A40" w:rsidRDefault="00C12840" w:rsidP="004C770A">
            <w:pPr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40" w:rsidRPr="00AD2A40" w:rsidRDefault="00C12840" w:rsidP="004C770A">
            <w:pPr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40" w:rsidRPr="00AD2A40" w:rsidRDefault="00C12840" w:rsidP="004C770A">
            <w:pPr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40" w:rsidRPr="00AD2A40" w:rsidRDefault="00C12840" w:rsidP="004C770A">
            <w:pPr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proofErr w:type="spellStart"/>
            <w:r w:rsidRPr="00AD2A40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Общо</w:t>
            </w:r>
            <w:proofErr w:type="spellEnd"/>
            <w:r w:rsidRPr="00AD2A40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:</w:t>
            </w:r>
            <w:r w:rsidRPr="00AD2A40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40" w:rsidRPr="00AD2A40" w:rsidRDefault="00C12840" w:rsidP="004C770A">
            <w:pPr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AD2A40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8958,881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2840" w:rsidRPr="00AD2A40" w:rsidRDefault="00C12840" w:rsidP="004C770A">
            <w:pPr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AD2A40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620,885</w:t>
            </w:r>
          </w:p>
        </w:tc>
      </w:tr>
    </w:tbl>
    <w:p w:rsidR="00C12840" w:rsidRPr="00C12840" w:rsidRDefault="00C12840" w:rsidP="00C12840">
      <w:pPr>
        <w:tabs>
          <w:tab w:val="left" w:pos="360"/>
        </w:tabs>
        <w:spacing w:line="360" w:lineRule="auto"/>
        <w:jc w:val="both"/>
        <w:rPr>
          <w:rFonts w:ascii="Verdana" w:hAnsi="Verdana"/>
          <w:lang w:val="bg-BG"/>
        </w:rPr>
      </w:pPr>
    </w:p>
    <w:p w:rsidR="00C04D9C" w:rsidRDefault="007A1273" w:rsidP="00C04D9C">
      <w:pPr>
        <w:pStyle w:val="ab"/>
        <w:numPr>
          <w:ilvl w:val="0"/>
          <w:numId w:val="5"/>
        </w:numPr>
        <w:tabs>
          <w:tab w:val="left" w:pos="360"/>
        </w:tabs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FE5114">
        <w:rPr>
          <w:rFonts w:ascii="Verdana" w:hAnsi="Verdana"/>
          <w:lang w:val="bg-BG"/>
        </w:rPr>
        <w:t xml:space="preserve"> 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FE5114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FE5114">
        <w:rPr>
          <w:rFonts w:ascii="Verdana" w:hAnsi="Verdana"/>
          <w:lang w:val="bg-BG"/>
        </w:rPr>
        <w:t>,</w:t>
      </w:r>
      <w:r w:rsidRPr="00FE5114">
        <w:rPr>
          <w:rFonts w:ascii="Verdana" w:hAnsi="Verdana"/>
          <w:lang w:val="bg-BG"/>
        </w:rPr>
        <w:t xml:space="preserve"> разпределя:</w:t>
      </w:r>
      <w:r w:rsidR="00FE5114">
        <w:rPr>
          <w:rFonts w:ascii="Verdana" w:hAnsi="Verdana"/>
          <w:lang w:val="bg-BG"/>
        </w:rPr>
        <w:t xml:space="preserve"> </w:t>
      </w:r>
    </w:p>
    <w:p w:rsidR="007A1273" w:rsidRPr="00C04D9C" w:rsidRDefault="00C00DF6" w:rsidP="00C04D9C">
      <w:pPr>
        <w:tabs>
          <w:tab w:val="left" w:pos="360"/>
        </w:tabs>
        <w:spacing w:line="360" w:lineRule="auto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u w:val="single"/>
          <w:lang w:val="bg-BG"/>
        </w:rPr>
        <w:t>В землището на с. Зелениково</w:t>
      </w:r>
      <w:r w:rsidR="00FE5114" w:rsidRPr="00C04D9C">
        <w:rPr>
          <w:rFonts w:ascii="Verdana" w:hAnsi="Verdana"/>
          <w:u w:val="single"/>
          <w:lang w:val="bg-BG"/>
        </w:rPr>
        <w:t xml:space="preserve"> няма регистрирани животновъдни обекти, </w:t>
      </w:r>
      <w:r w:rsidR="00FE5114" w:rsidRPr="00C04D9C">
        <w:rPr>
          <w:rFonts w:ascii="Verdana" w:hAnsi="Verdana"/>
          <w:b/>
          <w:u w:val="single"/>
          <w:lang w:val="bg-BG"/>
        </w:rPr>
        <w:t>отглеждащи биологично сертифицирани животни и имащи биологично сертифицирани площи.</w:t>
      </w: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FE5114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r w:rsidR="00863008">
        <w:rPr>
          <w:rFonts w:ascii="Verdana" w:hAnsi="Verdana"/>
          <w:b/>
          <w:lang w:val="bg-BG"/>
        </w:rPr>
        <w:t>С.Г.Г.</w:t>
      </w:r>
      <w:r>
        <w:rPr>
          <w:rFonts w:ascii="Verdana" w:hAnsi="Verdana"/>
          <w:lang w:val="bg-BG"/>
        </w:rPr>
        <w:t xml:space="preserve"> - собственик</w:t>
      </w:r>
      <w:r w:rsidR="00932642"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</w:t>
      </w:r>
      <w:r w:rsidR="00D07231">
        <w:rPr>
          <w:rFonts w:ascii="Verdana" w:hAnsi="Verdana"/>
          <w:lang w:val="bg-BG"/>
        </w:rPr>
        <w:t xml:space="preserve">ЕИК 178857102, </w:t>
      </w:r>
      <w:r>
        <w:rPr>
          <w:rFonts w:ascii="Verdana" w:hAnsi="Verdana"/>
          <w:lang w:val="bg-BG"/>
        </w:rPr>
        <w:t>ЕГН</w:t>
      </w:r>
      <w:r w:rsidR="00932642">
        <w:rPr>
          <w:rFonts w:ascii="Verdana" w:hAnsi="Verdana"/>
          <w:lang w:val="bg-BG"/>
        </w:rPr>
        <w:t xml:space="preserve"> </w:t>
      </w:r>
      <w:r w:rsidR="00863008">
        <w:rPr>
          <w:rFonts w:ascii="Verdana" w:hAnsi="Verdana"/>
          <w:lang w:val="bg-BG"/>
        </w:rPr>
        <w:t>************</w:t>
      </w:r>
      <w:r w:rsidR="00932642">
        <w:rPr>
          <w:rFonts w:ascii="Verdana" w:hAnsi="Verdana"/>
          <w:lang w:val="bg-BG"/>
        </w:rPr>
        <w:t>,</w:t>
      </w:r>
      <w:r w:rsidR="00932642"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367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8"/>
        <w:gridCol w:w="977"/>
        <w:gridCol w:w="1151"/>
        <w:gridCol w:w="1438"/>
        <w:gridCol w:w="1134"/>
        <w:gridCol w:w="953"/>
        <w:gridCol w:w="1027"/>
        <w:gridCol w:w="1200"/>
        <w:gridCol w:w="1479"/>
      </w:tblGrid>
      <w:tr w:rsidR="00810587" w:rsidRPr="00810587" w:rsidTr="006C7DC5">
        <w:trPr>
          <w:trHeight w:val="120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810587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810587">
              <w:rPr>
                <w:rFonts w:ascii="Calibri" w:hAnsi="Calibri" w:cs="Calibri"/>
                <w:b/>
                <w:bCs/>
                <w:color w:val="FFFFFF"/>
                <w:lang w:val="bg-BG"/>
              </w:rPr>
              <w:t>Област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810587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810587">
              <w:rPr>
                <w:rFonts w:ascii="Calibri" w:hAnsi="Calibri" w:cs="Calibri"/>
                <w:b/>
                <w:bCs/>
                <w:color w:val="FFFFFF"/>
                <w:lang w:val="bg-BG"/>
              </w:rPr>
              <w:t>Община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810587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810587">
              <w:rPr>
                <w:rFonts w:ascii="Calibri" w:hAnsi="Calibri" w:cs="Calibri"/>
                <w:b/>
                <w:bCs/>
                <w:color w:val="FFFFFF"/>
                <w:lang w:val="bg-BG"/>
              </w:rPr>
              <w:t>Населено място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810587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810587">
              <w:rPr>
                <w:rFonts w:ascii="Calibri" w:hAnsi="Calibri" w:cs="Calibri"/>
                <w:b/>
                <w:bCs/>
                <w:color w:val="FFFFFF"/>
                <w:lang w:val="bg-BG"/>
              </w:rPr>
              <w:t>Имот/част от имот № КККР/КВС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810587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810587">
              <w:rPr>
                <w:rFonts w:ascii="Calibri" w:hAnsi="Calibri" w:cs="Calibri"/>
                <w:b/>
                <w:bCs/>
                <w:color w:val="FFFFFF"/>
                <w:lang w:val="bg-BG"/>
              </w:rPr>
              <w:t>Площ на имот/част от имот (дка)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810587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810587">
              <w:rPr>
                <w:rFonts w:ascii="Calibri" w:hAnsi="Calibri" w:cs="Calibri"/>
                <w:b/>
                <w:bCs/>
                <w:color w:val="FFFFFF"/>
                <w:lang w:val="bg-BG"/>
              </w:rPr>
              <w:t>Начин на трайно ползване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810587" w:rsidRDefault="00932642" w:rsidP="00810587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810587">
              <w:rPr>
                <w:rFonts w:ascii="Calibri" w:hAnsi="Calibri" w:cs="Calibri"/>
                <w:b/>
                <w:bCs/>
                <w:color w:val="FFFFFF"/>
                <w:lang w:val="bg-BG"/>
              </w:rPr>
              <w:t xml:space="preserve">Категория на земята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810587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810587">
              <w:rPr>
                <w:rFonts w:ascii="Calibri" w:hAnsi="Calibri" w:cs="Calibri"/>
                <w:b/>
                <w:bCs/>
                <w:color w:val="FFFFFF"/>
                <w:lang w:val="bg-BG"/>
              </w:rPr>
              <w:t>Собственост (ДПФ, ОПФ)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810587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810587">
              <w:rPr>
                <w:rFonts w:ascii="Calibri" w:hAnsi="Calibri" w:cs="Calibri"/>
                <w:b/>
                <w:bCs/>
                <w:color w:val="FFFFFF"/>
                <w:lang w:val="bg-BG"/>
              </w:rPr>
              <w:t>№ и дата на изтекъл договор</w:t>
            </w:r>
          </w:p>
        </w:tc>
      </w:tr>
      <w:tr w:rsidR="00C02228" w:rsidRPr="00810587" w:rsidTr="006C7DC5">
        <w:trPr>
          <w:trHeight w:val="300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2228" w:rsidRPr="00810587" w:rsidRDefault="002B7B6B" w:rsidP="00C02228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Пловдив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2228" w:rsidRPr="00810587" w:rsidRDefault="002B7B6B" w:rsidP="00C02228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Брезово</w:t>
            </w: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2228" w:rsidRDefault="002B7B6B" w:rsidP="00C02228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Зелениково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2228" w:rsidRPr="00810587" w:rsidRDefault="006C7DC5" w:rsidP="00C02228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30750.103.716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2228" w:rsidRPr="00810587" w:rsidRDefault="006C7DC5" w:rsidP="00C02228">
            <w:pPr>
              <w:jc w:val="right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186,649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2228" w:rsidRPr="00810587" w:rsidRDefault="00C02228" w:rsidP="00C02228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10587">
              <w:rPr>
                <w:rFonts w:ascii="Calibri" w:hAnsi="Calibri" w:cs="Calibri"/>
                <w:color w:val="000000"/>
                <w:lang w:val="bg-BG"/>
              </w:rPr>
              <w:t> пасище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2228" w:rsidRPr="00810587" w:rsidRDefault="006C7DC5" w:rsidP="00C02228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2228" w:rsidRPr="00810587" w:rsidRDefault="00C02228" w:rsidP="00C02228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2228" w:rsidRPr="00810587" w:rsidRDefault="002B7B6B" w:rsidP="00C02228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125/14.09.2020</w:t>
            </w:r>
          </w:p>
        </w:tc>
      </w:tr>
      <w:tr w:rsidR="00C02228" w:rsidRPr="00810587" w:rsidTr="006C7DC5">
        <w:trPr>
          <w:trHeight w:val="300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2228" w:rsidRPr="00810587" w:rsidRDefault="00C02228" w:rsidP="00C02228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2228" w:rsidRPr="00810587" w:rsidRDefault="00C02228" w:rsidP="00C02228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1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2228" w:rsidRDefault="00C02228" w:rsidP="00C02228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2228" w:rsidRPr="00810587" w:rsidRDefault="006C7DC5" w:rsidP="00C02228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30750.701.3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2228" w:rsidRPr="00810587" w:rsidRDefault="006C7DC5" w:rsidP="00C02228">
            <w:pPr>
              <w:jc w:val="right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5,862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2228" w:rsidRPr="00810587" w:rsidRDefault="00C02228" w:rsidP="00C02228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10587">
              <w:rPr>
                <w:rFonts w:ascii="Calibri" w:hAnsi="Calibri" w:cs="Calibri"/>
                <w:color w:val="000000"/>
                <w:lang w:val="bg-BG"/>
              </w:rPr>
              <w:t> пасище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2228" w:rsidRPr="00810587" w:rsidRDefault="006C7DC5" w:rsidP="00C02228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2228" w:rsidRPr="00810587" w:rsidRDefault="00C02228" w:rsidP="00C02228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10587">
              <w:rPr>
                <w:rFonts w:ascii="Calibri" w:hAnsi="Calibri" w:cs="Calibri"/>
                <w:color w:val="000000"/>
                <w:lang w:val="bg-BG"/>
              </w:rPr>
              <w:t> ОПФ</w:t>
            </w:r>
          </w:p>
        </w:tc>
        <w:tc>
          <w:tcPr>
            <w:tcW w:w="147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2228" w:rsidRPr="00810587" w:rsidRDefault="00C02228" w:rsidP="00C02228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C02228" w:rsidRPr="00810587" w:rsidTr="006C7DC5">
        <w:trPr>
          <w:trHeight w:val="30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228" w:rsidRPr="00810587" w:rsidRDefault="00C02228" w:rsidP="00C02228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10587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228" w:rsidRPr="00810587" w:rsidRDefault="00C02228" w:rsidP="00C02228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10587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228" w:rsidRPr="00810587" w:rsidRDefault="00C02228" w:rsidP="00C02228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10587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228" w:rsidRPr="00810587" w:rsidRDefault="00C02228" w:rsidP="00C02228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10587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228" w:rsidRPr="00810587" w:rsidRDefault="003C6193" w:rsidP="00C02228">
            <w:pPr>
              <w:rPr>
                <w:rFonts w:ascii="Calibri" w:hAnsi="Calibri" w:cs="Calibri"/>
                <w:b/>
                <w:bCs/>
                <w:color w:val="000000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bg-BG"/>
              </w:rPr>
              <w:t>Общо: 192,511</w:t>
            </w:r>
            <w:r w:rsidR="00C02228" w:rsidRPr="00810587">
              <w:rPr>
                <w:rFonts w:ascii="Calibri" w:hAnsi="Calibri" w:cs="Calibri"/>
                <w:b/>
                <w:bCs/>
                <w:color w:val="000000"/>
                <w:lang w:val="bg-BG"/>
              </w:rPr>
              <w:t>дка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228" w:rsidRPr="00810587" w:rsidRDefault="00C02228" w:rsidP="00C02228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10587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228" w:rsidRPr="00810587" w:rsidRDefault="00C02228" w:rsidP="00C02228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10587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228" w:rsidRPr="00810587" w:rsidRDefault="00C02228" w:rsidP="00C02228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10587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228" w:rsidRPr="00810587" w:rsidRDefault="00C02228" w:rsidP="00C02228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10587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</w:tr>
    </w:tbl>
    <w:p w:rsidR="001240F5" w:rsidRPr="001240F5" w:rsidRDefault="00C31ED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r w:rsidR="000A45E8">
        <w:rPr>
          <w:rFonts w:ascii="Verdana" w:hAnsi="Verdana"/>
          <w:b/>
          <w:lang w:val="bg-BG"/>
        </w:rPr>
        <w:t>Й</w:t>
      </w:r>
      <w:r w:rsidR="00863008">
        <w:rPr>
          <w:rFonts w:ascii="Verdana" w:hAnsi="Verdana"/>
          <w:b/>
          <w:lang w:val="bg-BG"/>
        </w:rPr>
        <w:t>. Д. Т.</w:t>
      </w:r>
      <w:r w:rsidR="00F42F96">
        <w:rPr>
          <w:rFonts w:ascii="Verdana" w:hAnsi="Verdana"/>
          <w:lang w:val="bg-BG"/>
        </w:rPr>
        <w:t xml:space="preserve"> - собственик, с </w:t>
      </w:r>
      <w:r w:rsidR="00D07231">
        <w:rPr>
          <w:rFonts w:ascii="Verdana" w:hAnsi="Verdana"/>
          <w:lang w:val="bg-BG"/>
        </w:rPr>
        <w:t xml:space="preserve">ЕИК 178910940, </w:t>
      </w:r>
      <w:r w:rsidR="00863008">
        <w:rPr>
          <w:rFonts w:ascii="Verdana" w:hAnsi="Verdana"/>
          <w:lang w:val="bg-BG"/>
        </w:rPr>
        <w:t>ЕГН ************</w:t>
      </w:r>
      <w:r w:rsidR="001240F5" w:rsidRPr="001240F5">
        <w:rPr>
          <w:rFonts w:ascii="Verdana" w:hAnsi="Verdana"/>
          <w:lang w:val="bg-BG"/>
        </w:rPr>
        <w:t>, разпределя:</w:t>
      </w:r>
    </w:p>
    <w:tbl>
      <w:tblPr>
        <w:tblW w:w="10451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8"/>
        <w:gridCol w:w="977"/>
        <w:gridCol w:w="1196"/>
        <w:gridCol w:w="1438"/>
        <w:gridCol w:w="1024"/>
        <w:gridCol w:w="1102"/>
        <w:gridCol w:w="1027"/>
        <w:gridCol w:w="1200"/>
        <w:gridCol w:w="1479"/>
      </w:tblGrid>
      <w:tr w:rsidR="001240F5" w:rsidRPr="00F42F96" w:rsidTr="00F42F96">
        <w:trPr>
          <w:trHeight w:val="120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F42F96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F42F96">
              <w:rPr>
                <w:rFonts w:ascii="Calibri" w:hAnsi="Calibri" w:cs="Calibri"/>
                <w:b/>
                <w:bCs/>
                <w:color w:val="FFFFFF"/>
                <w:lang w:val="bg-BG"/>
              </w:rPr>
              <w:lastRenderedPageBreak/>
              <w:t>Област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F42F96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F42F96">
              <w:rPr>
                <w:rFonts w:ascii="Calibri" w:hAnsi="Calibri" w:cs="Calibri"/>
                <w:b/>
                <w:bCs/>
                <w:color w:val="FFFFFF"/>
                <w:lang w:val="bg-BG"/>
              </w:rPr>
              <w:t>Община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F42F96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F42F96">
              <w:rPr>
                <w:rFonts w:ascii="Calibri" w:hAnsi="Calibri" w:cs="Calibri"/>
                <w:b/>
                <w:bCs/>
                <w:color w:val="FFFFFF"/>
                <w:lang w:val="bg-BG"/>
              </w:rPr>
              <w:t>Населено място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F42F96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F42F96">
              <w:rPr>
                <w:rFonts w:ascii="Calibri" w:hAnsi="Calibri" w:cs="Calibri"/>
                <w:b/>
                <w:bCs/>
                <w:color w:val="FFFFFF"/>
                <w:lang w:val="bg-BG"/>
              </w:rPr>
              <w:t>Имот/част от имот № КККР/КВС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F42F96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F42F96">
              <w:rPr>
                <w:rFonts w:ascii="Calibri" w:hAnsi="Calibri" w:cs="Calibri"/>
                <w:b/>
                <w:bCs/>
                <w:color w:val="FFFFFF"/>
                <w:lang w:val="bg-BG"/>
              </w:rPr>
              <w:t>Площ на имот/част от имот (дка)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F42F96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F42F96">
              <w:rPr>
                <w:rFonts w:ascii="Calibri" w:hAnsi="Calibri" w:cs="Calibri"/>
                <w:b/>
                <w:bCs/>
                <w:color w:val="FFFFFF"/>
                <w:lang w:val="bg-BG"/>
              </w:rPr>
              <w:t>Начин на трайно ползване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F42F96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F42F96">
              <w:rPr>
                <w:rFonts w:ascii="Calibri" w:hAnsi="Calibri" w:cs="Calibri"/>
                <w:b/>
                <w:bCs/>
                <w:color w:val="FFFFFF"/>
                <w:lang w:val="bg-BG"/>
              </w:rPr>
              <w:t xml:space="preserve">Категория на земята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F42F96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F42F96">
              <w:rPr>
                <w:rFonts w:ascii="Calibri" w:hAnsi="Calibri" w:cs="Calibri"/>
                <w:b/>
                <w:bCs/>
                <w:color w:val="FFFFFF"/>
                <w:lang w:val="bg-BG"/>
              </w:rPr>
              <w:t>Собственост (ДПФ, ОПФ)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F42F96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F42F96">
              <w:rPr>
                <w:rFonts w:ascii="Calibri" w:hAnsi="Calibri" w:cs="Calibri"/>
                <w:b/>
                <w:bCs/>
                <w:color w:val="FFFFFF"/>
                <w:lang w:val="bg-BG"/>
              </w:rPr>
              <w:t>№ и дата на изтекъл договор</w:t>
            </w:r>
          </w:p>
        </w:tc>
      </w:tr>
      <w:tr w:rsidR="00F42F96" w:rsidRPr="00F42F96" w:rsidTr="00F42F96">
        <w:trPr>
          <w:trHeight w:val="300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F96" w:rsidRPr="00F42F96" w:rsidRDefault="00F42F96" w:rsidP="00F42F96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F42F96">
              <w:rPr>
                <w:rFonts w:ascii="Calibri" w:hAnsi="Calibri" w:cs="Calibri"/>
                <w:color w:val="000000"/>
                <w:lang w:val="bg-BG"/>
              </w:rPr>
              <w:t>Пловдив</w:t>
            </w:r>
          </w:p>
        </w:tc>
        <w:tc>
          <w:tcPr>
            <w:tcW w:w="9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F96" w:rsidRPr="00F42F96" w:rsidRDefault="00F42F96" w:rsidP="00F42F96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F42F96">
              <w:rPr>
                <w:rFonts w:ascii="Calibri" w:hAnsi="Calibri" w:cs="Calibri"/>
                <w:color w:val="000000"/>
                <w:lang w:val="bg-BG"/>
              </w:rPr>
              <w:t>Брезово</w:t>
            </w:r>
          </w:p>
        </w:tc>
        <w:tc>
          <w:tcPr>
            <w:tcW w:w="119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F96" w:rsidRPr="00F42F96" w:rsidRDefault="00F42F96" w:rsidP="00F42F96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F42F96">
              <w:rPr>
                <w:rFonts w:ascii="Calibri" w:hAnsi="Calibri" w:cs="Calibri"/>
                <w:color w:val="000000"/>
                <w:lang w:val="bg-BG"/>
              </w:rPr>
              <w:t>Зелениково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96" w:rsidRPr="00F42F96" w:rsidRDefault="00F42F96" w:rsidP="00F42F9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F42F96">
              <w:rPr>
                <w:rFonts w:ascii="Calibri" w:hAnsi="Calibri" w:cs="Calibri"/>
                <w:color w:val="000000"/>
                <w:lang w:val="bg-BG"/>
              </w:rPr>
              <w:t> 30750.</w:t>
            </w:r>
            <w:r>
              <w:rPr>
                <w:rFonts w:ascii="Calibri" w:hAnsi="Calibri" w:cs="Calibri"/>
                <w:color w:val="000000"/>
                <w:lang w:val="bg-BG"/>
              </w:rPr>
              <w:t>209.341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96" w:rsidRPr="00F42F96" w:rsidRDefault="00F42F96" w:rsidP="00095CDE">
            <w:pPr>
              <w:jc w:val="right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6,163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96" w:rsidRPr="00F42F96" w:rsidRDefault="00F42F96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F42F96">
              <w:rPr>
                <w:rFonts w:ascii="Calibri" w:hAnsi="Calibri" w:cs="Calibri"/>
                <w:color w:val="000000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lang w:val="bg-BG"/>
              </w:rPr>
              <w:t>п</w:t>
            </w:r>
            <w:r w:rsidRPr="00F42F96">
              <w:rPr>
                <w:rFonts w:ascii="Calibri" w:hAnsi="Calibri" w:cs="Calibri"/>
                <w:color w:val="000000"/>
                <w:lang w:val="bg-BG"/>
              </w:rPr>
              <w:t>асище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96" w:rsidRPr="00F42F96" w:rsidRDefault="00F42F96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96" w:rsidRPr="00F42F96" w:rsidRDefault="00F42F96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F42F96">
              <w:rPr>
                <w:rFonts w:ascii="Calibri" w:hAnsi="Calibri" w:cs="Calibri"/>
                <w:color w:val="000000"/>
                <w:lang w:val="bg-BG"/>
              </w:rPr>
              <w:t> ОПФ</w:t>
            </w:r>
          </w:p>
        </w:tc>
        <w:tc>
          <w:tcPr>
            <w:tcW w:w="14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F96" w:rsidRPr="00F42F96" w:rsidRDefault="00F42F96" w:rsidP="00F42F96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126/ 14.09.2020</w:t>
            </w:r>
          </w:p>
        </w:tc>
      </w:tr>
      <w:tr w:rsidR="00F42F96" w:rsidRPr="00F42F96" w:rsidTr="001C29FC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F96" w:rsidRPr="00F42F96" w:rsidRDefault="00F42F96" w:rsidP="001240F5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9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F96" w:rsidRPr="00F42F96" w:rsidRDefault="00F42F96" w:rsidP="001240F5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1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F96" w:rsidRPr="00F42F96" w:rsidRDefault="00F42F96" w:rsidP="001240F5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F96" w:rsidRPr="00F42F96" w:rsidRDefault="00F42F96" w:rsidP="00F42F96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30750.199.660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F96" w:rsidRPr="00F42F96" w:rsidRDefault="00F42F96" w:rsidP="00095CDE">
            <w:pPr>
              <w:jc w:val="right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8,783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F96" w:rsidRPr="00F42F96" w:rsidRDefault="00F42F96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пасище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F96" w:rsidRPr="00F42F96" w:rsidRDefault="001C29FC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F96" w:rsidRPr="00F42F96" w:rsidRDefault="00F42F96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  <w:tc>
          <w:tcPr>
            <w:tcW w:w="14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F96" w:rsidRPr="00F42F96" w:rsidRDefault="00F42F96" w:rsidP="001240F5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F42F96" w:rsidRPr="00F42F96" w:rsidTr="001C29FC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F96" w:rsidRPr="00F42F96" w:rsidRDefault="00F42F96" w:rsidP="00F42F96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9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F96" w:rsidRPr="00F42F96" w:rsidRDefault="00F42F96" w:rsidP="00F42F96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1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F96" w:rsidRPr="00F42F96" w:rsidRDefault="00F42F96" w:rsidP="00F42F96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F96" w:rsidRPr="00F42F96" w:rsidRDefault="00F42F96" w:rsidP="00F42F96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30750.</w:t>
            </w:r>
            <w:r w:rsidR="001C29FC">
              <w:rPr>
                <w:rFonts w:ascii="Calibri" w:hAnsi="Calibri" w:cs="Calibri"/>
                <w:color w:val="000000"/>
                <w:lang w:val="bg-BG"/>
              </w:rPr>
              <w:t>205.679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F96" w:rsidRPr="00F42F96" w:rsidRDefault="001C29FC" w:rsidP="00F42F96">
            <w:pPr>
              <w:jc w:val="right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4,631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F96" w:rsidRPr="00F42F96" w:rsidRDefault="00F42F96" w:rsidP="00F42F9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F42F96">
              <w:rPr>
                <w:rFonts w:ascii="Calibri" w:hAnsi="Calibri" w:cs="Calibri"/>
                <w:color w:val="000000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lang w:val="bg-BG"/>
              </w:rPr>
              <w:t>п</w:t>
            </w:r>
            <w:r w:rsidRPr="00F42F96">
              <w:rPr>
                <w:rFonts w:ascii="Calibri" w:hAnsi="Calibri" w:cs="Calibri"/>
                <w:color w:val="000000"/>
                <w:lang w:val="bg-BG"/>
              </w:rPr>
              <w:t>асище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F96" w:rsidRPr="00F42F96" w:rsidRDefault="001C29FC" w:rsidP="00F42F96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F96" w:rsidRPr="00F42F96" w:rsidRDefault="00F42F96" w:rsidP="00F42F9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F42F96">
              <w:rPr>
                <w:rFonts w:ascii="Calibri" w:hAnsi="Calibri" w:cs="Calibri"/>
                <w:color w:val="000000"/>
                <w:lang w:val="bg-BG"/>
              </w:rPr>
              <w:t> ОПФ</w:t>
            </w:r>
          </w:p>
        </w:tc>
        <w:tc>
          <w:tcPr>
            <w:tcW w:w="14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F96" w:rsidRPr="00F42F96" w:rsidRDefault="00F42F96" w:rsidP="00F42F96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F42F96" w:rsidRPr="00F42F96" w:rsidTr="001C29FC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F96" w:rsidRPr="00F42F96" w:rsidRDefault="00F42F96" w:rsidP="00F42F96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9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F96" w:rsidRPr="00F42F96" w:rsidRDefault="00F42F96" w:rsidP="00F42F96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1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F96" w:rsidRPr="00F42F96" w:rsidRDefault="00F42F96" w:rsidP="00F42F96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F96" w:rsidRPr="00F42F96" w:rsidRDefault="00F42F96" w:rsidP="00F42F96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30750.</w:t>
            </w:r>
            <w:r w:rsidR="001C29FC">
              <w:rPr>
                <w:rFonts w:ascii="Calibri" w:hAnsi="Calibri" w:cs="Calibri"/>
                <w:color w:val="000000"/>
                <w:lang w:val="bg-BG"/>
              </w:rPr>
              <w:t>200.680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F96" w:rsidRPr="00F42F96" w:rsidRDefault="001C29FC" w:rsidP="00F42F96">
            <w:pPr>
              <w:jc w:val="right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21,697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F96" w:rsidRPr="00F42F96" w:rsidRDefault="00F42F96" w:rsidP="00F42F96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пасище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F96" w:rsidRPr="00F42F96" w:rsidRDefault="001C29FC" w:rsidP="00F42F96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F96" w:rsidRPr="00F42F96" w:rsidRDefault="00F42F96" w:rsidP="00F42F96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  <w:tc>
          <w:tcPr>
            <w:tcW w:w="14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F96" w:rsidRPr="00F42F96" w:rsidRDefault="00F42F96" w:rsidP="00F42F96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F42F96" w:rsidRPr="00F42F96" w:rsidTr="001C29FC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F96" w:rsidRPr="00F42F96" w:rsidRDefault="00F42F96" w:rsidP="00F42F96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9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F96" w:rsidRPr="00F42F96" w:rsidRDefault="00F42F96" w:rsidP="00F42F96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1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F96" w:rsidRPr="00F42F96" w:rsidRDefault="00F42F96" w:rsidP="00F42F96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F96" w:rsidRPr="00F42F96" w:rsidRDefault="00F42F96" w:rsidP="00F42F96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30750.</w:t>
            </w:r>
            <w:r w:rsidR="001C29FC">
              <w:rPr>
                <w:rFonts w:ascii="Calibri" w:hAnsi="Calibri" w:cs="Calibri"/>
                <w:color w:val="000000"/>
                <w:lang w:val="bg-BG"/>
              </w:rPr>
              <w:t>200.681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F96" w:rsidRPr="00F42F96" w:rsidRDefault="001C29FC" w:rsidP="00F42F96">
            <w:pPr>
              <w:jc w:val="right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21,021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F96" w:rsidRPr="00F42F96" w:rsidRDefault="00F42F96" w:rsidP="00F42F9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F42F96">
              <w:rPr>
                <w:rFonts w:ascii="Calibri" w:hAnsi="Calibri" w:cs="Calibri"/>
                <w:color w:val="000000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lang w:val="bg-BG"/>
              </w:rPr>
              <w:t>п</w:t>
            </w:r>
            <w:r w:rsidRPr="00F42F96">
              <w:rPr>
                <w:rFonts w:ascii="Calibri" w:hAnsi="Calibri" w:cs="Calibri"/>
                <w:color w:val="000000"/>
                <w:lang w:val="bg-BG"/>
              </w:rPr>
              <w:t>асище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F96" w:rsidRPr="00F42F96" w:rsidRDefault="001C29FC" w:rsidP="00F42F96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F96" w:rsidRPr="00F42F96" w:rsidRDefault="00F42F96" w:rsidP="00F42F9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F42F96">
              <w:rPr>
                <w:rFonts w:ascii="Calibri" w:hAnsi="Calibri" w:cs="Calibri"/>
                <w:color w:val="000000"/>
                <w:lang w:val="bg-BG"/>
              </w:rPr>
              <w:t> ОПФ</w:t>
            </w:r>
          </w:p>
        </w:tc>
        <w:tc>
          <w:tcPr>
            <w:tcW w:w="14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F96" w:rsidRPr="00F42F96" w:rsidRDefault="00F42F96" w:rsidP="00F42F96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F42F96" w:rsidRPr="00F42F96" w:rsidTr="001C29FC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F96" w:rsidRPr="00F42F96" w:rsidRDefault="00F42F96" w:rsidP="00F42F96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9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F96" w:rsidRPr="00F42F96" w:rsidRDefault="00F42F96" w:rsidP="00F42F96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1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F96" w:rsidRPr="00F42F96" w:rsidRDefault="00F42F96" w:rsidP="00F42F96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F96" w:rsidRPr="00616DEE" w:rsidRDefault="00F42F96" w:rsidP="00F42F9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30750.</w:t>
            </w:r>
            <w:r w:rsidR="001C29FC">
              <w:rPr>
                <w:rFonts w:ascii="Calibri" w:hAnsi="Calibri" w:cs="Calibri"/>
                <w:color w:val="000000"/>
                <w:lang w:val="bg-BG"/>
              </w:rPr>
              <w:t>199.</w:t>
            </w:r>
            <w:r w:rsidR="00616DEE">
              <w:rPr>
                <w:rFonts w:ascii="Calibri" w:hAnsi="Calibri" w:cs="Calibri"/>
                <w:color w:val="000000"/>
              </w:rPr>
              <w:t>690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F96" w:rsidRPr="00616DEE" w:rsidRDefault="00616DEE" w:rsidP="00F42F9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18.255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F96" w:rsidRPr="00F42F96" w:rsidRDefault="00F42F96" w:rsidP="00F42F96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пасище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F96" w:rsidRPr="00616DEE" w:rsidRDefault="00616DEE" w:rsidP="00F42F9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F96" w:rsidRPr="00F42F96" w:rsidRDefault="00F42F96" w:rsidP="00F42F96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  <w:tc>
          <w:tcPr>
            <w:tcW w:w="14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F96" w:rsidRPr="00F42F96" w:rsidRDefault="00F42F96" w:rsidP="00F42F96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F42F96" w:rsidRPr="00F42F96" w:rsidTr="001C29FC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F96" w:rsidRPr="00F42F96" w:rsidRDefault="00F42F96" w:rsidP="00F42F96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9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F96" w:rsidRPr="00F42F96" w:rsidRDefault="00F42F96" w:rsidP="00F42F96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1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F96" w:rsidRPr="00F42F96" w:rsidRDefault="00F42F96" w:rsidP="00F42F96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F96" w:rsidRPr="00616DEE" w:rsidRDefault="00F42F96" w:rsidP="00F42F96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30750.</w:t>
            </w:r>
            <w:r w:rsidR="00616DEE">
              <w:rPr>
                <w:rFonts w:ascii="Calibri" w:hAnsi="Calibri" w:cs="Calibri"/>
                <w:color w:val="000000"/>
              </w:rPr>
              <w:t>75</w:t>
            </w:r>
            <w:r w:rsidR="00616DEE">
              <w:rPr>
                <w:rFonts w:ascii="Calibri" w:hAnsi="Calibri" w:cs="Calibri"/>
                <w:color w:val="000000"/>
                <w:lang w:val="bg-BG"/>
              </w:rPr>
              <w:t>.48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F96" w:rsidRPr="00F42F96" w:rsidRDefault="00616DEE" w:rsidP="00F42F96">
            <w:pPr>
              <w:jc w:val="right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5,228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F96" w:rsidRPr="00F42F96" w:rsidRDefault="00F42F96" w:rsidP="00F42F9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F42F96">
              <w:rPr>
                <w:rFonts w:ascii="Calibri" w:hAnsi="Calibri" w:cs="Calibri"/>
                <w:color w:val="000000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lang w:val="bg-BG"/>
              </w:rPr>
              <w:t>п</w:t>
            </w:r>
            <w:r w:rsidRPr="00F42F96">
              <w:rPr>
                <w:rFonts w:ascii="Calibri" w:hAnsi="Calibri" w:cs="Calibri"/>
                <w:color w:val="000000"/>
                <w:lang w:val="bg-BG"/>
              </w:rPr>
              <w:t>асище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F96" w:rsidRPr="00F42F96" w:rsidRDefault="00616DEE" w:rsidP="00F42F96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F96" w:rsidRPr="00F42F96" w:rsidRDefault="00F42F96" w:rsidP="00F42F9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F42F96">
              <w:rPr>
                <w:rFonts w:ascii="Calibri" w:hAnsi="Calibri" w:cs="Calibri"/>
                <w:color w:val="000000"/>
                <w:lang w:val="bg-BG"/>
              </w:rPr>
              <w:t> ОПФ</w:t>
            </w:r>
          </w:p>
        </w:tc>
        <w:tc>
          <w:tcPr>
            <w:tcW w:w="14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F96" w:rsidRPr="00F42F96" w:rsidRDefault="00F42F96" w:rsidP="00F42F96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  <w:tr w:rsidR="00F42F96" w:rsidRPr="00F42F96" w:rsidTr="00F42F96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96" w:rsidRPr="00F42F96" w:rsidRDefault="00F42F96" w:rsidP="00F42F9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F42F96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96" w:rsidRPr="00F42F96" w:rsidRDefault="00F42F96" w:rsidP="00F42F9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F42F96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96" w:rsidRPr="00F42F96" w:rsidRDefault="00F42F96" w:rsidP="00F42F9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F42F96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96" w:rsidRPr="00F42F96" w:rsidRDefault="00F42F96" w:rsidP="00F42F9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F42F96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96" w:rsidRPr="00F42F96" w:rsidRDefault="00F42F96" w:rsidP="00F42F96">
            <w:pPr>
              <w:jc w:val="right"/>
              <w:rPr>
                <w:rFonts w:ascii="Calibri" w:hAnsi="Calibri" w:cs="Calibri"/>
                <w:b/>
                <w:bCs/>
                <w:color w:val="000000"/>
                <w:lang w:val="bg-BG"/>
              </w:rPr>
            </w:pPr>
            <w:r w:rsidRPr="00F42F96">
              <w:rPr>
                <w:rFonts w:ascii="Calibri" w:hAnsi="Calibri" w:cs="Calibri"/>
                <w:b/>
                <w:bCs/>
                <w:color w:val="000000"/>
                <w:lang w:val="bg-BG"/>
              </w:rPr>
              <w:t>О</w:t>
            </w:r>
            <w:r w:rsidR="00E0047D">
              <w:rPr>
                <w:rFonts w:ascii="Calibri" w:hAnsi="Calibri" w:cs="Calibri"/>
                <w:b/>
                <w:bCs/>
                <w:color w:val="000000"/>
                <w:lang w:val="bg-BG"/>
              </w:rPr>
              <w:t>бщо: 85.778</w:t>
            </w:r>
            <w:r w:rsidRPr="00F42F96">
              <w:rPr>
                <w:rFonts w:ascii="Calibri" w:hAnsi="Calibri" w:cs="Calibri"/>
                <w:b/>
                <w:bCs/>
                <w:color w:val="000000"/>
                <w:lang w:val="bg-BG"/>
              </w:rPr>
              <w:t xml:space="preserve"> дка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96" w:rsidRPr="00F42F96" w:rsidRDefault="00F42F96" w:rsidP="00F42F9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F42F96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96" w:rsidRPr="00F42F96" w:rsidRDefault="00F42F96" w:rsidP="00F42F9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F42F96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96" w:rsidRPr="00F42F96" w:rsidRDefault="00F42F96" w:rsidP="00F42F9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F42F96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96" w:rsidRPr="00F42F96" w:rsidRDefault="00F42F96" w:rsidP="00F42F9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F42F96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31D51" w:rsidRDefault="007D33C1" w:rsidP="00131D51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131D51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31D51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31D51">
        <w:rPr>
          <w:rFonts w:ascii="Verdana" w:hAnsi="Verdana"/>
          <w:lang w:val="bg-BG"/>
        </w:rPr>
        <w:t>,</w:t>
      </w:r>
      <w:r w:rsidRPr="00131D51">
        <w:rPr>
          <w:rFonts w:ascii="Verdana" w:hAnsi="Verdana"/>
          <w:lang w:val="bg-BG"/>
        </w:rPr>
        <w:t xml:space="preserve"> разпределя:</w:t>
      </w:r>
    </w:p>
    <w:p w:rsidR="007D33C1" w:rsidRDefault="00E572A4" w:rsidP="00131D51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r w:rsidR="00863008">
        <w:rPr>
          <w:rFonts w:ascii="Verdana" w:hAnsi="Verdana"/>
          <w:b/>
          <w:lang w:val="bg-BG"/>
        </w:rPr>
        <w:t>Й.Д.Т.</w:t>
      </w:r>
      <w:r w:rsidR="00CF7935">
        <w:rPr>
          <w:rFonts w:ascii="Verdana" w:hAnsi="Verdana"/>
          <w:lang w:val="bg-BG"/>
        </w:rPr>
        <w:t xml:space="preserve"> - собственик, с ЕИК 178910940, ЕГН </w:t>
      </w:r>
      <w:r w:rsidR="00863008">
        <w:rPr>
          <w:rFonts w:ascii="Verdana" w:hAnsi="Verdana"/>
          <w:lang w:val="bg-BG"/>
        </w:rPr>
        <w:t>**********</w:t>
      </w:r>
      <w:r w:rsidR="007D33C1">
        <w:rPr>
          <w:rFonts w:ascii="Verdana" w:hAnsi="Verdana"/>
          <w:lang w:val="bg-BG"/>
        </w:rPr>
        <w:t>,</w:t>
      </w:r>
      <w:r w:rsidR="007D33C1"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963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8"/>
        <w:gridCol w:w="964"/>
        <w:gridCol w:w="1400"/>
        <w:gridCol w:w="1448"/>
        <w:gridCol w:w="1245"/>
        <w:gridCol w:w="1165"/>
        <w:gridCol w:w="1134"/>
        <w:gridCol w:w="1275"/>
      </w:tblGrid>
      <w:tr w:rsidR="007D33C1" w:rsidRPr="00852D59" w:rsidTr="00852D59">
        <w:trPr>
          <w:trHeight w:val="915"/>
        </w:trPr>
        <w:tc>
          <w:tcPr>
            <w:tcW w:w="1008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852D59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852D59">
              <w:rPr>
                <w:rFonts w:ascii="Calibri" w:hAnsi="Calibri" w:cs="Calibri"/>
                <w:b/>
                <w:bCs/>
                <w:color w:val="FFFFFF"/>
                <w:lang w:val="bg-BG"/>
              </w:rPr>
              <w:t>Област</w:t>
            </w:r>
          </w:p>
        </w:tc>
        <w:tc>
          <w:tcPr>
            <w:tcW w:w="96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852D59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852D59">
              <w:rPr>
                <w:rFonts w:ascii="Calibri" w:hAnsi="Calibri" w:cs="Calibri"/>
                <w:b/>
                <w:bCs/>
                <w:color w:val="FFFFFF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852D59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852D59">
              <w:rPr>
                <w:rFonts w:ascii="Calibri" w:hAnsi="Calibri" w:cs="Calibri"/>
                <w:b/>
                <w:bCs/>
                <w:color w:val="FFFFFF"/>
                <w:lang w:val="bg-BG"/>
              </w:rPr>
              <w:t>Населено място</w:t>
            </w:r>
          </w:p>
        </w:tc>
        <w:tc>
          <w:tcPr>
            <w:tcW w:w="144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852D59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852D59">
              <w:rPr>
                <w:rFonts w:ascii="Calibri" w:hAnsi="Calibri" w:cs="Calibri"/>
                <w:b/>
                <w:bCs/>
                <w:color w:val="FFFFFF"/>
                <w:lang w:val="bg-BG"/>
              </w:rPr>
              <w:t>Имот/част от имот № КККР/КВС</w:t>
            </w:r>
          </w:p>
        </w:tc>
        <w:tc>
          <w:tcPr>
            <w:tcW w:w="124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852D59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852D59">
              <w:rPr>
                <w:rFonts w:ascii="Calibri" w:hAnsi="Calibri" w:cs="Calibri"/>
                <w:b/>
                <w:bCs/>
                <w:color w:val="FFFFFF"/>
                <w:lang w:val="bg-BG"/>
              </w:rPr>
              <w:t>Площ на имот/част от имот (дка)</w:t>
            </w:r>
          </w:p>
        </w:tc>
        <w:tc>
          <w:tcPr>
            <w:tcW w:w="116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852D59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852D59">
              <w:rPr>
                <w:rFonts w:ascii="Calibri" w:hAnsi="Calibri" w:cs="Calibri"/>
                <w:b/>
                <w:bCs/>
                <w:color w:val="FFFFFF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852D59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852D59">
              <w:rPr>
                <w:rFonts w:ascii="Calibri" w:hAnsi="Calibri" w:cs="Calibri"/>
                <w:b/>
                <w:bCs/>
                <w:color w:val="FFFFFF"/>
                <w:lang w:val="bg-BG"/>
              </w:rPr>
              <w:t xml:space="preserve">Категория на земята </w:t>
            </w:r>
          </w:p>
        </w:tc>
        <w:tc>
          <w:tcPr>
            <w:tcW w:w="127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852D59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852D59">
              <w:rPr>
                <w:rFonts w:ascii="Calibri" w:hAnsi="Calibri" w:cs="Calibri"/>
                <w:b/>
                <w:bCs/>
                <w:color w:val="FFFFFF"/>
                <w:lang w:val="bg-BG"/>
              </w:rPr>
              <w:t>Собственост (ДПФ, ОПФ)</w:t>
            </w:r>
          </w:p>
        </w:tc>
      </w:tr>
      <w:tr w:rsidR="006C5DD5" w:rsidRPr="00852D59" w:rsidTr="00CF7935">
        <w:trPr>
          <w:trHeight w:val="300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DD5" w:rsidRPr="00852D59" w:rsidRDefault="006C5DD5" w:rsidP="006C5DD5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852D59">
              <w:rPr>
                <w:rFonts w:ascii="Calibri" w:hAnsi="Calibri" w:cs="Calibri"/>
                <w:color w:val="000000"/>
                <w:lang w:val="bg-BG"/>
              </w:rPr>
              <w:t>Пловдив</w:t>
            </w:r>
          </w:p>
          <w:p w:rsidR="006C5DD5" w:rsidRPr="00852D59" w:rsidRDefault="006C5DD5" w:rsidP="006C5DD5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DD5" w:rsidRPr="00852D59" w:rsidRDefault="006C5DD5" w:rsidP="006C5DD5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852D59">
              <w:rPr>
                <w:rFonts w:ascii="Calibri" w:hAnsi="Calibri" w:cs="Calibri"/>
                <w:color w:val="000000"/>
                <w:lang w:val="bg-BG"/>
              </w:rPr>
              <w:t>Брезово</w:t>
            </w:r>
          </w:p>
          <w:p w:rsidR="006C5DD5" w:rsidRPr="00852D59" w:rsidRDefault="006C5DD5" w:rsidP="006C5DD5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DD5" w:rsidRPr="00852D59" w:rsidRDefault="00CF7935" w:rsidP="006C5DD5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Зелениково</w:t>
            </w:r>
          </w:p>
          <w:p w:rsidR="006C5DD5" w:rsidRPr="00852D59" w:rsidRDefault="006C5DD5" w:rsidP="006C5DD5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DD5" w:rsidRPr="00852D59" w:rsidRDefault="00CF7935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30750.138.347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DD5" w:rsidRPr="00852D59" w:rsidRDefault="00CF7935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58,563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DD5" w:rsidRPr="00852D59" w:rsidRDefault="006C5DD5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52D59">
              <w:rPr>
                <w:rFonts w:ascii="Calibri" w:hAnsi="Calibri" w:cs="Calibri"/>
                <w:color w:val="000000"/>
                <w:lang w:val="bg-BG"/>
              </w:rPr>
              <w:t> пасище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DD5" w:rsidRPr="00852D59" w:rsidRDefault="00CF7935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DD5" w:rsidRPr="00852D59" w:rsidRDefault="006C5DD5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52D59">
              <w:rPr>
                <w:rFonts w:ascii="Calibri" w:hAnsi="Calibri" w:cs="Calibri"/>
                <w:color w:val="000000"/>
                <w:lang w:val="bg-BG"/>
              </w:rPr>
              <w:t> ОПФ</w:t>
            </w:r>
          </w:p>
        </w:tc>
      </w:tr>
      <w:tr w:rsidR="006C5DD5" w:rsidRPr="00852D59" w:rsidTr="00CF7935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DD5" w:rsidRPr="00852D59" w:rsidRDefault="006C5DD5" w:rsidP="001240F5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96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DD5" w:rsidRPr="00852D59" w:rsidRDefault="006C5DD5" w:rsidP="001240F5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4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DD5" w:rsidRPr="00852D59" w:rsidRDefault="006C5DD5" w:rsidP="001240F5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DD5" w:rsidRPr="00852D59" w:rsidRDefault="00CF7935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30750.103.402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DD5" w:rsidRPr="00852D59" w:rsidRDefault="00CF7935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39,286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DD5" w:rsidRPr="00852D59" w:rsidRDefault="006C5DD5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52D59">
              <w:rPr>
                <w:rFonts w:ascii="Calibri" w:hAnsi="Calibri" w:cs="Calibri"/>
                <w:color w:val="000000"/>
                <w:lang w:val="bg-BG"/>
              </w:rPr>
              <w:t> 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DD5" w:rsidRPr="00852D59" w:rsidRDefault="00CF7935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DD5" w:rsidRPr="00852D59" w:rsidRDefault="006C5DD5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52D59">
              <w:rPr>
                <w:rFonts w:ascii="Calibri" w:hAnsi="Calibri" w:cs="Calibri"/>
                <w:color w:val="000000"/>
                <w:lang w:val="bg-BG"/>
              </w:rPr>
              <w:t> ОПФ</w:t>
            </w:r>
          </w:p>
        </w:tc>
      </w:tr>
      <w:tr w:rsidR="006C5DD5" w:rsidRPr="00852D59" w:rsidTr="006C5DD5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DD5" w:rsidRPr="00852D59" w:rsidRDefault="006C5DD5" w:rsidP="00852D59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96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DD5" w:rsidRPr="00852D59" w:rsidRDefault="006C5DD5" w:rsidP="00852D59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4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DD5" w:rsidRPr="00852D59" w:rsidRDefault="006C5DD5" w:rsidP="00852D59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DD5" w:rsidRPr="00852D59" w:rsidRDefault="00CF7935" w:rsidP="00852D59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30750.701.576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DD5" w:rsidRPr="00852D59" w:rsidRDefault="00CF7935" w:rsidP="00852D59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68,596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DD5" w:rsidRPr="00852D59" w:rsidRDefault="006C5DD5" w:rsidP="00852D59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52D59">
              <w:rPr>
                <w:rFonts w:ascii="Calibri" w:hAnsi="Calibri" w:cs="Calibri"/>
                <w:color w:val="000000"/>
                <w:lang w:val="bg-BG"/>
              </w:rPr>
              <w:t> 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DD5" w:rsidRPr="00852D59" w:rsidRDefault="00CF7935" w:rsidP="00852D59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DD5" w:rsidRPr="00852D59" w:rsidRDefault="006C5DD5" w:rsidP="00852D59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52D59">
              <w:rPr>
                <w:rFonts w:ascii="Calibri" w:hAnsi="Calibri" w:cs="Calibri"/>
                <w:color w:val="000000"/>
                <w:lang w:val="bg-BG"/>
              </w:rPr>
              <w:t> ОПФ</w:t>
            </w:r>
          </w:p>
        </w:tc>
      </w:tr>
      <w:tr w:rsidR="00852D59" w:rsidRPr="00852D59" w:rsidTr="00852D59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D59" w:rsidRPr="00852D59" w:rsidRDefault="00852D59" w:rsidP="00852D59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52D59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D59" w:rsidRPr="00852D59" w:rsidRDefault="00852D59" w:rsidP="00852D59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52D59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D59" w:rsidRPr="00852D59" w:rsidRDefault="00852D59" w:rsidP="00852D59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52D59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D59" w:rsidRPr="00852D59" w:rsidRDefault="00852D59" w:rsidP="00852D59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52D59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D59" w:rsidRPr="00852D59" w:rsidRDefault="00EF61F7" w:rsidP="00852D59">
            <w:pPr>
              <w:rPr>
                <w:rFonts w:ascii="Calibri" w:hAnsi="Calibri" w:cs="Calibri"/>
                <w:b/>
                <w:bCs/>
                <w:color w:val="000000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bg-BG"/>
              </w:rPr>
              <w:t>Общо:</w:t>
            </w:r>
            <w:r w:rsidR="00CF7935">
              <w:rPr>
                <w:rFonts w:ascii="Calibri" w:hAnsi="Calibri" w:cs="Calibri"/>
                <w:b/>
                <w:bCs/>
                <w:color w:val="000000"/>
                <w:lang w:val="bg-BG"/>
              </w:rPr>
              <w:t xml:space="preserve"> 166,445</w:t>
            </w:r>
            <w:r>
              <w:rPr>
                <w:rFonts w:ascii="Calibri" w:hAnsi="Calibri" w:cs="Calibri"/>
                <w:b/>
                <w:bCs/>
                <w:color w:val="000000"/>
                <w:lang w:val="bg-BG"/>
              </w:rPr>
              <w:t xml:space="preserve"> </w:t>
            </w:r>
            <w:r w:rsidR="00852D59" w:rsidRPr="00852D59">
              <w:rPr>
                <w:rFonts w:ascii="Calibri" w:hAnsi="Calibri" w:cs="Calibri"/>
                <w:b/>
                <w:bCs/>
                <w:color w:val="000000"/>
                <w:lang w:val="bg-BG"/>
              </w:rPr>
              <w:t>дка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D59" w:rsidRPr="00852D59" w:rsidRDefault="00852D59" w:rsidP="00852D59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52D59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D59" w:rsidRPr="00852D59" w:rsidRDefault="00852D59" w:rsidP="00852D59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52D59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D59" w:rsidRPr="00852D59" w:rsidRDefault="00852D59" w:rsidP="00852D59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52D59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</w:tr>
    </w:tbl>
    <w:p w:rsidR="001240F5" w:rsidRPr="001240F5" w:rsidRDefault="00E572A4" w:rsidP="00131D51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r w:rsidR="00863008">
        <w:rPr>
          <w:rFonts w:ascii="Verdana" w:hAnsi="Verdana"/>
          <w:b/>
          <w:lang w:val="bg-BG"/>
        </w:rPr>
        <w:t>С.Г.Г.</w:t>
      </w:r>
      <w:r w:rsidR="00CF7935">
        <w:rPr>
          <w:rFonts w:ascii="Verdana" w:hAnsi="Verdana"/>
          <w:lang w:val="bg-BG"/>
        </w:rPr>
        <w:t xml:space="preserve"> - собственик</w:t>
      </w:r>
      <w:r w:rsidR="00CF7935" w:rsidRPr="00932642">
        <w:rPr>
          <w:rFonts w:ascii="Verdana" w:hAnsi="Verdana"/>
          <w:lang w:val="bg-BG"/>
        </w:rPr>
        <w:t xml:space="preserve">, </w:t>
      </w:r>
      <w:r w:rsidR="00CF7935">
        <w:rPr>
          <w:rFonts w:ascii="Verdana" w:hAnsi="Verdana"/>
          <w:lang w:val="bg-BG"/>
        </w:rPr>
        <w:t xml:space="preserve">с ЕИК 178857102, ЕГН </w:t>
      </w:r>
      <w:r w:rsidR="00863008">
        <w:rPr>
          <w:rFonts w:ascii="Verdana" w:hAnsi="Verdana"/>
          <w:lang w:val="bg-BG"/>
        </w:rPr>
        <w:t>**********</w:t>
      </w:r>
      <w:r w:rsidR="001240F5" w:rsidRPr="001240F5">
        <w:rPr>
          <w:rFonts w:ascii="Verdana" w:hAnsi="Verdana"/>
          <w:lang w:val="bg-BG"/>
        </w:rPr>
        <w:t>, разпределя:</w:t>
      </w:r>
    </w:p>
    <w:tbl>
      <w:tblPr>
        <w:tblW w:w="989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500"/>
        <w:gridCol w:w="1417"/>
        <w:gridCol w:w="1320"/>
        <w:gridCol w:w="1027"/>
        <w:gridCol w:w="1306"/>
      </w:tblGrid>
      <w:tr w:rsidR="001240F5" w:rsidRPr="006C5DD5" w:rsidTr="00CF793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6C5DD5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6C5DD5">
              <w:rPr>
                <w:rFonts w:ascii="Calibri" w:hAnsi="Calibri" w:cs="Calibri"/>
                <w:b/>
                <w:bCs/>
                <w:color w:val="FFFFFF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6C5DD5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6C5DD5">
              <w:rPr>
                <w:rFonts w:ascii="Calibri" w:hAnsi="Calibri" w:cs="Calibri"/>
                <w:b/>
                <w:bCs/>
                <w:color w:val="FFFFFF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6C5DD5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6C5DD5">
              <w:rPr>
                <w:rFonts w:ascii="Calibri" w:hAnsi="Calibri" w:cs="Calibri"/>
                <w:b/>
                <w:bCs/>
                <w:color w:val="FFFFFF"/>
                <w:lang w:val="bg-BG"/>
              </w:rPr>
              <w:t>Населено място</w:t>
            </w:r>
          </w:p>
        </w:tc>
        <w:tc>
          <w:tcPr>
            <w:tcW w:w="15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6C5DD5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6C5DD5">
              <w:rPr>
                <w:rFonts w:ascii="Calibri" w:hAnsi="Calibri" w:cs="Calibri"/>
                <w:b/>
                <w:bCs/>
                <w:color w:val="FFFFFF"/>
                <w:lang w:val="bg-BG"/>
              </w:rPr>
              <w:t>Имот/част от имот № КККР/КВС</w:t>
            </w:r>
          </w:p>
        </w:tc>
        <w:tc>
          <w:tcPr>
            <w:tcW w:w="14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6C5DD5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6C5DD5">
              <w:rPr>
                <w:rFonts w:ascii="Calibri" w:hAnsi="Calibri" w:cs="Calibri"/>
                <w:b/>
                <w:bCs/>
                <w:color w:val="FFFFFF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6C5DD5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6C5DD5">
              <w:rPr>
                <w:rFonts w:ascii="Calibri" w:hAnsi="Calibri" w:cs="Calibri"/>
                <w:b/>
                <w:bCs/>
                <w:color w:val="FFFFFF"/>
                <w:lang w:val="bg-BG"/>
              </w:rPr>
              <w:t>Начин на трайно ползване</w:t>
            </w:r>
          </w:p>
        </w:tc>
        <w:tc>
          <w:tcPr>
            <w:tcW w:w="102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6C5DD5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6C5DD5">
              <w:rPr>
                <w:rFonts w:ascii="Calibri" w:hAnsi="Calibri" w:cs="Calibri"/>
                <w:b/>
                <w:bCs/>
                <w:color w:val="FFFFFF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6C5DD5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6C5DD5">
              <w:rPr>
                <w:rFonts w:ascii="Calibri" w:hAnsi="Calibri" w:cs="Calibri"/>
                <w:b/>
                <w:bCs/>
                <w:color w:val="FFFFFF"/>
                <w:lang w:val="bg-BG"/>
              </w:rPr>
              <w:t>Собственост (ДПФ, ОПФ)</w:t>
            </w:r>
          </w:p>
        </w:tc>
      </w:tr>
      <w:tr w:rsidR="000834AB" w:rsidRPr="006C5DD5" w:rsidTr="00CF793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4AB" w:rsidRPr="006C5DD5" w:rsidRDefault="000834AB" w:rsidP="000834AB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6C5DD5">
              <w:rPr>
                <w:rFonts w:ascii="Calibri" w:hAnsi="Calibri" w:cs="Calibri"/>
                <w:color w:val="000000"/>
                <w:lang w:val="bg-BG"/>
              </w:rPr>
              <w:t>Пловдив</w:t>
            </w:r>
          </w:p>
          <w:p w:rsidR="000834AB" w:rsidRPr="006C5DD5" w:rsidRDefault="000834AB" w:rsidP="00CF7935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4AB" w:rsidRPr="006C5DD5" w:rsidRDefault="000834AB" w:rsidP="000834AB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Брезово</w:t>
            </w:r>
          </w:p>
          <w:p w:rsidR="000834AB" w:rsidRPr="006C5DD5" w:rsidRDefault="000834AB" w:rsidP="000834AB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4AB" w:rsidRPr="006C5DD5" w:rsidRDefault="00CF7935" w:rsidP="000834AB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Зелениково</w:t>
            </w:r>
          </w:p>
          <w:p w:rsidR="000834AB" w:rsidRPr="006C5DD5" w:rsidRDefault="000834AB" w:rsidP="00CF7935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4AB" w:rsidRPr="006C5DD5" w:rsidRDefault="000834AB" w:rsidP="00CF793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C5DD5">
              <w:rPr>
                <w:rFonts w:ascii="Calibri" w:hAnsi="Calibri" w:cs="Calibri"/>
                <w:color w:val="000000"/>
                <w:lang w:val="bg-BG"/>
              </w:rPr>
              <w:t> </w:t>
            </w:r>
            <w:r w:rsidR="00CF7935">
              <w:rPr>
                <w:rFonts w:ascii="Calibri" w:hAnsi="Calibri" w:cs="Calibri"/>
                <w:color w:val="000000"/>
                <w:lang w:val="bg-BG"/>
              </w:rPr>
              <w:t>30750.120.1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4AB" w:rsidRPr="006C5DD5" w:rsidRDefault="000834AB" w:rsidP="00CF793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C5DD5">
              <w:rPr>
                <w:rFonts w:ascii="Calibri" w:hAnsi="Calibri" w:cs="Calibri"/>
                <w:color w:val="000000"/>
                <w:lang w:val="bg-BG"/>
              </w:rPr>
              <w:t> </w:t>
            </w:r>
            <w:r w:rsidR="00CF7935">
              <w:rPr>
                <w:rFonts w:ascii="Calibri" w:hAnsi="Calibri" w:cs="Calibri"/>
                <w:color w:val="000000"/>
                <w:lang w:val="bg-BG"/>
              </w:rPr>
              <w:t>139,261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4AB" w:rsidRPr="006C5DD5" w:rsidRDefault="000834AB" w:rsidP="00CF793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C5DD5">
              <w:rPr>
                <w:rFonts w:ascii="Calibri" w:hAnsi="Calibri" w:cs="Calibri"/>
                <w:color w:val="000000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lang w:val="bg-BG"/>
              </w:rPr>
              <w:t>пасище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4AB" w:rsidRPr="006C5DD5" w:rsidRDefault="000834AB" w:rsidP="00CF793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C5DD5">
              <w:rPr>
                <w:rFonts w:ascii="Calibri" w:hAnsi="Calibri" w:cs="Calibri"/>
                <w:color w:val="000000"/>
                <w:lang w:val="bg-BG"/>
              </w:rPr>
              <w:t> </w:t>
            </w:r>
            <w:r w:rsidR="00CF7935">
              <w:rPr>
                <w:rFonts w:ascii="Calibri" w:hAnsi="Calibri" w:cs="Calibri"/>
                <w:color w:val="000000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4AB" w:rsidRPr="006C5DD5" w:rsidRDefault="000834AB" w:rsidP="00CF793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C5DD5">
              <w:rPr>
                <w:rFonts w:ascii="Calibri" w:hAnsi="Calibri" w:cs="Calibri"/>
                <w:color w:val="000000"/>
                <w:lang w:val="bg-BG"/>
              </w:rPr>
              <w:t> </w:t>
            </w:r>
            <w:r w:rsidR="00CF7935">
              <w:rPr>
                <w:rFonts w:ascii="Calibri" w:hAnsi="Calibri" w:cs="Calibri"/>
                <w:color w:val="000000"/>
                <w:lang w:val="bg-BG"/>
              </w:rPr>
              <w:t>Д</w:t>
            </w:r>
            <w:r>
              <w:rPr>
                <w:rFonts w:ascii="Calibri" w:hAnsi="Calibri" w:cs="Calibri"/>
                <w:color w:val="000000"/>
                <w:lang w:val="bg-BG"/>
              </w:rPr>
              <w:t>ПФ</w:t>
            </w:r>
          </w:p>
        </w:tc>
      </w:tr>
      <w:tr w:rsidR="006C5DD5" w:rsidRPr="006C5DD5" w:rsidTr="00CF793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DD5" w:rsidRPr="006C5DD5" w:rsidRDefault="006C5DD5" w:rsidP="006C5DD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C5DD5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DD5" w:rsidRPr="006C5DD5" w:rsidRDefault="006C5DD5" w:rsidP="006C5DD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C5DD5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DD5" w:rsidRPr="006C5DD5" w:rsidRDefault="006C5DD5" w:rsidP="006C5DD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C5DD5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DD5" w:rsidRPr="006C5DD5" w:rsidRDefault="006C5DD5" w:rsidP="006C5DD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C5DD5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DD5" w:rsidRPr="006C5DD5" w:rsidRDefault="00CF7935" w:rsidP="006C5DD5">
            <w:pPr>
              <w:rPr>
                <w:rFonts w:ascii="Calibri" w:hAnsi="Calibri" w:cs="Calibri"/>
                <w:b/>
                <w:bCs/>
                <w:color w:val="000000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bg-BG"/>
              </w:rPr>
              <w:t>Общо: 139,261</w:t>
            </w:r>
            <w:r w:rsidR="006C5DD5" w:rsidRPr="006C5DD5">
              <w:rPr>
                <w:rFonts w:ascii="Calibri" w:hAnsi="Calibri" w:cs="Calibri"/>
                <w:b/>
                <w:bCs/>
                <w:color w:val="000000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DD5" w:rsidRPr="006C5DD5" w:rsidRDefault="006C5DD5" w:rsidP="006C5DD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C5DD5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DD5" w:rsidRPr="006C5DD5" w:rsidRDefault="006C5DD5" w:rsidP="006C5DD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C5DD5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DD5" w:rsidRDefault="006C5DD5" w:rsidP="006C5DD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C5DD5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  <w:p w:rsidR="004C3DF6" w:rsidRPr="006C5DD5" w:rsidRDefault="004C3DF6" w:rsidP="006C5DD5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</w:tbl>
    <w:p w:rsidR="00C12840" w:rsidRDefault="004C3DF6" w:rsidP="004C3DF6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4C3DF6" w:rsidRPr="004C3DF6" w:rsidRDefault="004C3DF6" w:rsidP="004C3DF6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C12840">
        <w:rPr>
          <w:rFonts w:ascii="Verdana" w:hAnsi="Verdana"/>
          <w:b/>
          <w:lang w:val="bg-BG"/>
        </w:rPr>
        <w:t>4</w:t>
      </w:r>
      <w:r w:rsidRPr="004C3DF6">
        <w:rPr>
          <w:rFonts w:ascii="Verdana" w:hAnsi="Verdana"/>
          <w:b/>
          <w:lang w:val="bg-BG"/>
        </w:rPr>
        <w:t>.3</w:t>
      </w:r>
      <w:r>
        <w:rPr>
          <w:rFonts w:ascii="Verdana" w:hAnsi="Verdana"/>
          <w:lang w:val="bg-BG"/>
        </w:rPr>
        <w:t xml:space="preserve">  </w:t>
      </w:r>
      <w:r w:rsidRPr="004C3DF6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b/>
          <w:lang w:val="bg-BG"/>
        </w:rPr>
        <w:t>„ТЕРЗИЕВ И СИН“ ЕООД</w:t>
      </w:r>
      <w:r w:rsidRPr="004C3DF6">
        <w:rPr>
          <w:rFonts w:ascii="Verdana" w:hAnsi="Verdana"/>
          <w:lang w:val="bg-BG"/>
        </w:rPr>
        <w:t xml:space="preserve"> - собственик, с ЕИК</w:t>
      </w:r>
      <w:r>
        <w:rPr>
          <w:rFonts w:ascii="Verdana" w:hAnsi="Verdana"/>
          <w:lang w:val="bg-BG"/>
        </w:rPr>
        <w:t xml:space="preserve"> 207196589</w:t>
      </w:r>
      <w:r w:rsidRPr="004C3DF6">
        <w:rPr>
          <w:rFonts w:ascii="Verdana" w:hAnsi="Verdana"/>
          <w:lang w:val="bg-BG"/>
        </w:rPr>
        <w:t>, разпределя:</w:t>
      </w:r>
    </w:p>
    <w:tbl>
      <w:tblPr>
        <w:tblW w:w="963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8"/>
        <w:gridCol w:w="964"/>
        <w:gridCol w:w="1400"/>
        <w:gridCol w:w="1448"/>
        <w:gridCol w:w="1245"/>
        <w:gridCol w:w="1165"/>
        <w:gridCol w:w="1134"/>
        <w:gridCol w:w="1275"/>
      </w:tblGrid>
      <w:tr w:rsidR="004C3DF6" w:rsidRPr="00852D59" w:rsidTr="004C3DF6">
        <w:trPr>
          <w:trHeight w:val="915"/>
        </w:trPr>
        <w:tc>
          <w:tcPr>
            <w:tcW w:w="1008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C3DF6" w:rsidRPr="00852D59" w:rsidRDefault="004C3DF6" w:rsidP="004C3DF6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852D59">
              <w:rPr>
                <w:rFonts w:ascii="Calibri" w:hAnsi="Calibri" w:cs="Calibri"/>
                <w:b/>
                <w:bCs/>
                <w:color w:val="FFFFFF"/>
                <w:lang w:val="bg-BG"/>
              </w:rPr>
              <w:t>Област</w:t>
            </w:r>
          </w:p>
        </w:tc>
        <w:tc>
          <w:tcPr>
            <w:tcW w:w="96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C3DF6" w:rsidRPr="00852D59" w:rsidRDefault="004C3DF6" w:rsidP="004C3DF6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852D59">
              <w:rPr>
                <w:rFonts w:ascii="Calibri" w:hAnsi="Calibri" w:cs="Calibri"/>
                <w:b/>
                <w:bCs/>
                <w:color w:val="FFFFFF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C3DF6" w:rsidRPr="00852D59" w:rsidRDefault="004C3DF6" w:rsidP="004C3DF6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852D59">
              <w:rPr>
                <w:rFonts w:ascii="Calibri" w:hAnsi="Calibri" w:cs="Calibri"/>
                <w:b/>
                <w:bCs/>
                <w:color w:val="FFFFFF"/>
                <w:lang w:val="bg-BG"/>
              </w:rPr>
              <w:t>Населено място</w:t>
            </w:r>
          </w:p>
        </w:tc>
        <w:tc>
          <w:tcPr>
            <w:tcW w:w="144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C3DF6" w:rsidRPr="00852D59" w:rsidRDefault="004C3DF6" w:rsidP="004C3DF6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852D59">
              <w:rPr>
                <w:rFonts w:ascii="Calibri" w:hAnsi="Calibri" w:cs="Calibri"/>
                <w:b/>
                <w:bCs/>
                <w:color w:val="FFFFFF"/>
                <w:lang w:val="bg-BG"/>
              </w:rPr>
              <w:t>Имот/част от имот № КККР/КВС</w:t>
            </w:r>
          </w:p>
        </w:tc>
        <w:tc>
          <w:tcPr>
            <w:tcW w:w="124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C3DF6" w:rsidRPr="00852D59" w:rsidRDefault="004C3DF6" w:rsidP="004C3DF6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852D59">
              <w:rPr>
                <w:rFonts w:ascii="Calibri" w:hAnsi="Calibri" w:cs="Calibri"/>
                <w:b/>
                <w:bCs/>
                <w:color w:val="FFFFFF"/>
                <w:lang w:val="bg-BG"/>
              </w:rPr>
              <w:t xml:space="preserve">Площ на имот/част </w:t>
            </w:r>
            <w:r w:rsidRPr="00852D59">
              <w:rPr>
                <w:rFonts w:ascii="Calibri" w:hAnsi="Calibri" w:cs="Calibri"/>
                <w:b/>
                <w:bCs/>
                <w:color w:val="FFFFFF"/>
                <w:lang w:val="bg-BG"/>
              </w:rPr>
              <w:lastRenderedPageBreak/>
              <w:t>от имот (дка)</w:t>
            </w:r>
          </w:p>
        </w:tc>
        <w:tc>
          <w:tcPr>
            <w:tcW w:w="116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C3DF6" w:rsidRPr="00852D59" w:rsidRDefault="004C3DF6" w:rsidP="004C3DF6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852D59">
              <w:rPr>
                <w:rFonts w:ascii="Calibri" w:hAnsi="Calibri" w:cs="Calibri"/>
                <w:b/>
                <w:bCs/>
                <w:color w:val="FFFFFF"/>
                <w:lang w:val="bg-BG"/>
              </w:rPr>
              <w:lastRenderedPageBreak/>
              <w:t>Начин на трайно ползване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C3DF6" w:rsidRPr="00852D59" w:rsidRDefault="004C3DF6" w:rsidP="004C3DF6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852D59">
              <w:rPr>
                <w:rFonts w:ascii="Calibri" w:hAnsi="Calibri" w:cs="Calibri"/>
                <w:b/>
                <w:bCs/>
                <w:color w:val="FFFFFF"/>
                <w:lang w:val="bg-BG"/>
              </w:rPr>
              <w:t xml:space="preserve">Категория на земята </w:t>
            </w:r>
          </w:p>
        </w:tc>
        <w:tc>
          <w:tcPr>
            <w:tcW w:w="127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C3DF6" w:rsidRPr="00852D59" w:rsidRDefault="004C3DF6" w:rsidP="004C3DF6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852D59">
              <w:rPr>
                <w:rFonts w:ascii="Calibri" w:hAnsi="Calibri" w:cs="Calibri"/>
                <w:b/>
                <w:bCs/>
                <w:color w:val="FFFFFF"/>
                <w:lang w:val="bg-BG"/>
              </w:rPr>
              <w:t>Собственост (ДПФ, ОПФ)</w:t>
            </w:r>
          </w:p>
        </w:tc>
      </w:tr>
      <w:tr w:rsidR="004C3DF6" w:rsidRPr="00852D59" w:rsidTr="004C3DF6">
        <w:trPr>
          <w:trHeight w:val="300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DF6" w:rsidRPr="00852D59" w:rsidRDefault="004C3DF6" w:rsidP="004C3DF6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852D59">
              <w:rPr>
                <w:rFonts w:ascii="Calibri" w:hAnsi="Calibri" w:cs="Calibri"/>
                <w:color w:val="000000"/>
                <w:lang w:val="bg-BG"/>
              </w:rPr>
              <w:lastRenderedPageBreak/>
              <w:t>Пловдив</w:t>
            </w:r>
          </w:p>
          <w:p w:rsidR="004C3DF6" w:rsidRPr="00852D59" w:rsidRDefault="004C3DF6" w:rsidP="004C3DF6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DF6" w:rsidRPr="00852D59" w:rsidRDefault="004C3DF6" w:rsidP="004C3DF6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852D59">
              <w:rPr>
                <w:rFonts w:ascii="Calibri" w:hAnsi="Calibri" w:cs="Calibri"/>
                <w:color w:val="000000"/>
                <w:lang w:val="bg-BG"/>
              </w:rPr>
              <w:t>Брезово</w:t>
            </w:r>
          </w:p>
          <w:p w:rsidR="004C3DF6" w:rsidRPr="00852D59" w:rsidRDefault="004C3DF6" w:rsidP="004C3DF6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DF6" w:rsidRPr="00852D59" w:rsidRDefault="004C3DF6" w:rsidP="004C3DF6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Зелениково</w:t>
            </w:r>
          </w:p>
          <w:p w:rsidR="004C3DF6" w:rsidRPr="00852D59" w:rsidRDefault="004C3DF6" w:rsidP="004C3DF6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3DF6" w:rsidRPr="00852D59" w:rsidRDefault="004C3DF6" w:rsidP="004C3DF6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30750.103.410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3DF6" w:rsidRPr="00852D59" w:rsidRDefault="004C3DF6" w:rsidP="004C3DF6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16,454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DF6" w:rsidRPr="00852D59" w:rsidRDefault="004C3DF6" w:rsidP="004C3DF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52D59">
              <w:rPr>
                <w:rFonts w:ascii="Calibri" w:hAnsi="Calibri" w:cs="Calibri"/>
                <w:color w:val="000000"/>
                <w:lang w:val="bg-BG"/>
              </w:rPr>
              <w:t> пасище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3DF6" w:rsidRPr="00852D59" w:rsidRDefault="004C3DF6" w:rsidP="004C3DF6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DF6" w:rsidRPr="00852D59" w:rsidRDefault="004C3DF6" w:rsidP="004C3DF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52D59">
              <w:rPr>
                <w:rFonts w:ascii="Calibri" w:hAnsi="Calibri" w:cs="Calibri"/>
                <w:color w:val="000000"/>
                <w:lang w:val="bg-BG"/>
              </w:rPr>
              <w:t> ОПФ</w:t>
            </w:r>
          </w:p>
        </w:tc>
      </w:tr>
      <w:tr w:rsidR="004C3DF6" w:rsidRPr="00852D59" w:rsidTr="004C3DF6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DF6" w:rsidRPr="00852D59" w:rsidRDefault="004C3DF6" w:rsidP="004C3DF6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96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DF6" w:rsidRPr="00852D59" w:rsidRDefault="004C3DF6" w:rsidP="004C3DF6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4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DF6" w:rsidRPr="00852D59" w:rsidRDefault="004C3DF6" w:rsidP="004C3DF6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3DF6" w:rsidRPr="00852D59" w:rsidRDefault="004C3DF6" w:rsidP="004C3DF6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30750.103.413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3DF6" w:rsidRPr="00852D59" w:rsidRDefault="004C3DF6" w:rsidP="004C3DF6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11,660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DF6" w:rsidRPr="00852D59" w:rsidRDefault="004C3DF6" w:rsidP="004C3DF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52D59">
              <w:rPr>
                <w:rFonts w:ascii="Calibri" w:hAnsi="Calibri" w:cs="Calibri"/>
                <w:color w:val="000000"/>
                <w:lang w:val="bg-BG"/>
              </w:rPr>
              <w:t> 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3DF6" w:rsidRPr="00852D59" w:rsidRDefault="004C3DF6" w:rsidP="004C3DF6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DF6" w:rsidRPr="00852D59" w:rsidRDefault="004C3DF6" w:rsidP="004C3DF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52D59">
              <w:rPr>
                <w:rFonts w:ascii="Calibri" w:hAnsi="Calibri" w:cs="Calibri"/>
                <w:color w:val="000000"/>
                <w:lang w:val="bg-BG"/>
              </w:rPr>
              <w:t> ОПФ</w:t>
            </w:r>
          </w:p>
        </w:tc>
      </w:tr>
      <w:tr w:rsidR="004C3DF6" w:rsidRPr="00852D59" w:rsidTr="004C3DF6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3DF6" w:rsidRPr="00852D59" w:rsidRDefault="004C3DF6" w:rsidP="004C3DF6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96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3DF6" w:rsidRPr="00852D59" w:rsidRDefault="004C3DF6" w:rsidP="004C3DF6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4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3DF6" w:rsidRPr="00852D59" w:rsidRDefault="004C3DF6" w:rsidP="004C3DF6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3DF6" w:rsidRPr="00852D59" w:rsidRDefault="004C3DF6" w:rsidP="004C3DF6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30750.133.421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3DF6" w:rsidRPr="00852D59" w:rsidRDefault="004C3DF6" w:rsidP="004C3DF6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8,776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3DF6" w:rsidRPr="00852D59" w:rsidRDefault="004C3DF6" w:rsidP="004C3DF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52D59">
              <w:rPr>
                <w:rFonts w:ascii="Calibri" w:hAnsi="Calibri" w:cs="Calibri"/>
                <w:color w:val="000000"/>
                <w:lang w:val="bg-BG"/>
              </w:rPr>
              <w:t> 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3DF6" w:rsidRPr="00852D59" w:rsidRDefault="004C3DF6" w:rsidP="004C3DF6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3DF6" w:rsidRPr="00852D59" w:rsidRDefault="004C3DF6" w:rsidP="004C3DF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52D59">
              <w:rPr>
                <w:rFonts w:ascii="Calibri" w:hAnsi="Calibri" w:cs="Calibri"/>
                <w:color w:val="000000"/>
                <w:lang w:val="bg-BG"/>
              </w:rPr>
              <w:t> ОПФ</w:t>
            </w:r>
          </w:p>
        </w:tc>
      </w:tr>
      <w:tr w:rsidR="004C3DF6" w:rsidRPr="00852D59" w:rsidTr="004C3DF6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DF6" w:rsidRPr="00852D59" w:rsidRDefault="004C3DF6" w:rsidP="004C3DF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52D59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DF6" w:rsidRPr="00852D59" w:rsidRDefault="004C3DF6" w:rsidP="004C3DF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52D59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DF6" w:rsidRPr="00852D59" w:rsidRDefault="004C3DF6" w:rsidP="004C3DF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52D59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DF6" w:rsidRPr="00852D59" w:rsidRDefault="004C3DF6" w:rsidP="004C3DF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52D59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DF6" w:rsidRPr="00852D59" w:rsidRDefault="004C3DF6" w:rsidP="004C3DF6">
            <w:pPr>
              <w:rPr>
                <w:rFonts w:ascii="Calibri" w:hAnsi="Calibri" w:cs="Calibri"/>
                <w:b/>
                <w:bCs/>
                <w:color w:val="000000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bg-BG"/>
              </w:rPr>
              <w:t xml:space="preserve">Общо: 36,890 </w:t>
            </w:r>
            <w:r w:rsidRPr="00852D59">
              <w:rPr>
                <w:rFonts w:ascii="Calibri" w:hAnsi="Calibri" w:cs="Calibri"/>
                <w:b/>
                <w:bCs/>
                <w:color w:val="000000"/>
                <w:lang w:val="bg-BG"/>
              </w:rPr>
              <w:t>дка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DF6" w:rsidRPr="00852D59" w:rsidRDefault="004C3DF6" w:rsidP="004C3DF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52D59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DF6" w:rsidRPr="00852D59" w:rsidRDefault="004C3DF6" w:rsidP="004C3DF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52D59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DF6" w:rsidRPr="00852D59" w:rsidRDefault="004C3DF6" w:rsidP="004C3DF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52D59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Default="007D33C1" w:rsidP="00F53D34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F53D34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F53D34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F53D34">
        <w:rPr>
          <w:rFonts w:ascii="Verdana" w:hAnsi="Verdana"/>
          <w:lang w:val="bg-BG"/>
        </w:rPr>
        <w:t>,</w:t>
      </w:r>
      <w:r w:rsidRPr="00F53D34">
        <w:rPr>
          <w:rFonts w:ascii="Verdana" w:hAnsi="Verdana"/>
          <w:lang w:val="bg-BG"/>
        </w:rPr>
        <w:t xml:space="preserve"> </w:t>
      </w:r>
      <w:r w:rsidR="00C42E26" w:rsidRPr="00F53D34">
        <w:rPr>
          <w:rFonts w:ascii="Verdana" w:hAnsi="Verdana"/>
          <w:b/>
          <w:lang w:val="bg-BG"/>
        </w:rPr>
        <w:t>в което се намират имотите</w:t>
      </w:r>
      <w:r w:rsidR="00C42E26" w:rsidRPr="00F53D34">
        <w:rPr>
          <w:rFonts w:ascii="Verdana" w:hAnsi="Verdana"/>
          <w:lang w:val="bg-BG"/>
        </w:rPr>
        <w:t xml:space="preserve">, </w:t>
      </w:r>
      <w:r w:rsidRPr="00F53D34">
        <w:rPr>
          <w:rFonts w:ascii="Verdana" w:hAnsi="Verdana"/>
          <w:lang w:val="bg-BG"/>
        </w:rPr>
        <w:t>разпределя:</w:t>
      </w:r>
      <w:r w:rsidR="00F53D34">
        <w:rPr>
          <w:rFonts w:ascii="Verdana" w:hAnsi="Verdana"/>
          <w:lang w:val="bg-BG"/>
        </w:rPr>
        <w:t xml:space="preserve"> ………..неприложимо.</w:t>
      </w:r>
    </w:p>
    <w:p w:rsidR="002B0432" w:rsidRDefault="002B0432" w:rsidP="002B0432">
      <w:pPr>
        <w:pStyle w:val="ab"/>
        <w:spacing w:line="360" w:lineRule="auto"/>
        <w:ind w:left="0" w:firstLine="720"/>
        <w:jc w:val="both"/>
        <w:rPr>
          <w:rFonts w:ascii="Verdana" w:hAnsi="Verdana"/>
          <w:lang w:val="bg-BG"/>
        </w:rPr>
      </w:pPr>
    </w:p>
    <w:p w:rsidR="002E12DC" w:rsidRPr="00E0047D" w:rsidRDefault="00863008" w:rsidP="002B0432">
      <w:pPr>
        <w:pStyle w:val="ab"/>
        <w:spacing w:line="360" w:lineRule="auto"/>
        <w:ind w:left="0" w:firstLine="72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Г-н С.Г. и г-жа Й.Т.</w:t>
      </w:r>
      <w:r w:rsidR="00C12840">
        <w:rPr>
          <w:rFonts w:ascii="Verdana" w:hAnsi="Verdana"/>
          <w:lang w:val="bg-BG"/>
        </w:rPr>
        <w:t xml:space="preserve"> заявиха</w:t>
      </w:r>
      <w:r w:rsidR="002E12DC">
        <w:rPr>
          <w:rFonts w:ascii="Verdana" w:hAnsi="Verdana"/>
          <w:lang w:val="bg-BG"/>
        </w:rPr>
        <w:t>, че не желаят да п</w:t>
      </w:r>
      <w:r w:rsidR="002B0432">
        <w:rPr>
          <w:rFonts w:ascii="Verdana" w:hAnsi="Verdana"/>
          <w:lang w:val="bg-BG"/>
        </w:rPr>
        <w:t>олзват пасищ</w:t>
      </w:r>
      <w:r w:rsidR="00714BF7">
        <w:rPr>
          <w:rFonts w:ascii="Verdana" w:hAnsi="Verdana"/>
          <w:lang w:val="bg-BG"/>
        </w:rPr>
        <w:t>а в съседно землище, а г-н П.</w:t>
      </w:r>
      <w:r w:rsidR="002B0432">
        <w:rPr>
          <w:rFonts w:ascii="Verdana" w:hAnsi="Verdana"/>
          <w:lang w:val="bg-BG"/>
        </w:rPr>
        <w:t xml:space="preserve"> Т</w:t>
      </w:r>
      <w:r w:rsidR="00714BF7">
        <w:rPr>
          <w:rFonts w:ascii="Verdana" w:hAnsi="Verdana"/>
          <w:lang w:val="bg-BG"/>
        </w:rPr>
        <w:t>.</w:t>
      </w:r>
      <w:r w:rsidR="002B0432">
        <w:rPr>
          <w:rFonts w:ascii="Verdana" w:hAnsi="Verdana"/>
          <w:lang w:val="bg-BG"/>
        </w:rPr>
        <w:t xml:space="preserve">-управител на „ТЕРЗИЕВ И СИН“ ЕООД декларира желание да му бъдат разпределени допълнително пасища, до допълване нормата по чл.37и, ал.4 от ЗСПЗЗ, </w:t>
      </w:r>
      <w:r w:rsidR="00714BF7">
        <w:rPr>
          <w:rFonts w:ascii="Verdana" w:hAnsi="Verdana"/>
          <w:lang w:val="bg-BG"/>
        </w:rPr>
        <w:t xml:space="preserve">само </w:t>
      </w:r>
      <w:r w:rsidR="002B0432">
        <w:rPr>
          <w:rFonts w:ascii="Verdana" w:hAnsi="Verdana"/>
          <w:lang w:val="bg-BG"/>
        </w:rPr>
        <w:t>в землището на с. Розовец и с. Чехларе, които са съседни на с. Зелениково.</w:t>
      </w:r>
    </w:p>
    <w:p w:rsidR="007E0B64" w:rsidRPr="00C12840" w:rsidRDefault="00C12840" w:rsidP="001F36C1">
      <w:pPr>
        <w:tabs>
          <w:tab w:val="left" w:pos="720"/>
        </w:tabs>
        <w:jc w:val="both"/>
        <w:rPr>
          <w:rFonts w:ascii="Verdana" w:hAnsi="Verdana"/>
          <w:lang w:val="bg-BG"/>
        </w:rPr>
      </w:pPr>
      <w:r w:rsidRPr="00C12840">
        <w:rPr>
          <w:rFonts w:ascii="Verdana" w:hAnsi="Verdana"/>
          <w:lang w:val="bg-BG"/>
        </w:rPr>
        <w:tab/>
      </w:r>
      <w:r w:rsidR="007D33C1" w:rsidRPr="00C12840">
        <w:rPr>
          <w:rFonts w:ascii="Verdana" w:hAnsi="Verdana"/>
          <w:lang w:val="bg-BG"/>
        </w:rPr>
        <w:t>Неразделна част от Протокола са:</w:t>
      </w:r>
    </w:p>
    <w:p w:rsidR="007D33C1" w:rsidRPr="00C12840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C12840"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</w:t>
      </w:r>
      <w:bookmarkStart w:id="0" w:name="_GoBack"/>
      <w:bookmarkEnd w:id="0"/>
      <w:r w:rsidRPr="00C12840">
        <w:rPr>
          <w:rFonts w:ascii="Verdana" w:hAnsi="Verdana"/>
          <w:lang w:val="bg-BG"/>
        </w:rPr>
        <w:t>ади от държавния и общинския поземлен фонд</w:t>
      </w:r>
      <w:r w:rsidR="001240F5" w:rsidRPr="00C12840">
        <w:rPr>
          <w:rFonts w:ascii="Verdana" w:hAnsi="Verdana"/>
          <w:lang w:val="bg-BG"/>
        </w:rPr>
        <w:t xml:space="preserve">, находящи се в </w:t>
      </w:r>
      <w:r w:rsidR="001F5FC1" w:rsidRPr="00C12840">
        <w:rPr>
          <w:rFonts w:ascii="Verdana" w:hAnsi="Verdana"/>
          <w:lang w:val="bg-BG"/>
        </w:rPr>
        <w:t xml:space="preserve">землището на </w:t>
      </w:r>
      <w:r w:rsidR="000318AA" w:rsidRPr="00C12840">
        <w:rPr>
          <w:rFonts w:ascii="Verdana" w:hAnsi="Verdana"/>
          <w:lang w:val="bg-BG"/>
        </w:rPr>
        <w:t>с. Зелениково</w:t>
      </w:r>
      <w:r w:rsidRPr="00C12840">
        <w:rPr>
          <w:rFonts w:ascii="Verdana" w:hAnsi="Verdana"/>
          <w:lang w:val="bg-BG"/>
        </w:rPr>
        <w:t>;</w:t>
      </w:r>
    </w:p>
    <w:p w:rsidR="007D33C1" w:rsidRPr="00C12840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C12840">
        <w:rPr>
          <w:rFonts w:ascii="Verdana" w:hAnsi="Verdana"/>
          <w:lang w:val="bg-BG"/>
        </w:rPr>
        <w:t xml:space="preserve">Констативен протокол по чл. 37и, ал. 8, т. </w:t>
      </w:r>
      <w:r w:rsidR="001E43B0" w:rsidRPr="00C12840">
        <w:rPr>
          <w:rFonts w:ascii="Verdana" w:hAnsi="Verdana"/>
          <w:lang w:val="bg-BG"/>
        </w:rPr>
        <w:t xml:space="preserve">3 </w:t>
      </w:r>
      <w:r w:rsidRPr="00C12840">
        <w:rPr>
          <w:rFonts w:ascii="Verdana" w:hAnsi="Verdana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C12840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 w:rsidRPr="00C12840">
        <w:rPr>
          <w:rFonts w:ascii="Verdana" w:hAnsi="Verdana"/>
          <w:lang w:val="bg-BG"/>
        </w:rPr>
        <w:t xml:space="preserve"> землището на</w:t>
      </w:r>
      <w:r w:rsidR="000318AA" w:rsidRPr="00C12840">
        <w:rPr>
          <w:rFonts w:ascii="Verdana" w:hAnsi="Verdana"/>
          <w:lang w:val="bg-BG"/>
        </w:rPr>
        <w:t xml:space="preserve"> с. Зелениково</w:t>
      </w:r>
      <w:r w:rsidRPr="00C12840">
        <w:rPr>
          <w:rFonts w:ascii="Verdana" w:hAnsi="Verdana"/>
          <w:lang w:val="bg-BG"/>
        </w:rPr>
        <w:t>;</w:t>
      </w:r>
    </w:p>
    <w:p w:rsidR="00CF3EF0" w:rsidRDefault="001E43B0" w:rsidP="003B170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C12840">
        <w:rPr>
          <w:rFonts w:ascii="Verdana" w:hAnsi="Verdana"/>
          <w:lang w:val="bg-BG"/>
        </w:rPr>
        <w:t>Координатен регистър при разпределяне на части от имоти</w:t>
      </w:r>
      <w:r w:rsidR="002B0432">
        <w:rPr>
          <w:rFonts w:ascii="Verdana" w:hAnsi="Verdana"/>
          <w:lang w:val="bg-BG"/>
        </w:rPr>
        <w:t xml:space="preserve"> -неприложимо</w:t>
      </w:r>
      <w:r w:rsidRPr="00C12840">
        <w:rPr>
          <w:rFonts w:ascii="Verdana" w:hAnsi="Verdana"/>
          <w:lang w:val="bg-BG"/>
        </w:rPr>
        <w:t>.</w:t>
      </w:r>
    </w:p>
    <w:p w:rsidR="00C12840" w:rsidRPr="002B0432" w:rsidRDefault="00C12840" w:rsidP="002B0432">
      <w:pPr>
        <w:tabs>
          <w:tab w:val="left" w:pos="426"/>
        </w:tabs>
        <w:spacing w:line="360" w:lineRule="auto"/>
        <w:ind w:left="720"/>
        <w:jc w:val="both"/>
        <w:rPr>
          <w:rFonts w:ascii="Verdana" w:hAnsi="Verdana"/>
          <w:lang w:val="bg-BG"/>
        </w:rPr>
      </w:pPr>
    </w:p>
    <w:p w:rsidR="0006209F" w:rsidRDefault="0006209F" w:rsidP="0006209F">
      <w:pPr>
        <w:spacing w:line="360" w:lineRule="auto"/>
        <w:ind w:firstLine="720"/>
        <w:jc w:val="center"/>
        <w:rPr>
          <w:rFonts w:ascii="Verdana" w:hAnsi="Verdana"/>
          <w:b/>
          <w:i/>
          <w:sz w:val="24"/>
          <w:szCs w:val="24"/>
          <w:lang w:val="bg-BG"/>
        </w:rPr>
      </w:pPr>
      <w:r>
        <w:rPr>
          <w:rFonts w:ascii="Verdana" w:hAnsi="Verdana"/>
          <w:b/>
          <w:i/>
          <w:sz w:val="24"/>
          <w:szCs w:val="24"/>
          <w:lang w:val="bg-BG"/>
        </w:rPr>
        <w:t>К О М И С И Я:</w:t>
      </w:r>
    </w:p>
    <w:p w:rsidR="0006209F" w:rsidRDefault="0006209F" w:rsidP="0006209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/п//инж. К. </w:t>
      </w:r>
      <w:proofErr w:type="spellStart"/>
      <w:r>
        <w:rPr>
          <w:rFonts w:ascii="Verdana" w:hAnsi="Verdana"/>
          <w:lang w:val="bg-BG"/>
        </w:rPr>
        <w:t>Калапанков</w:t>
      </w:r>
      <w:proofErr w:type="spellEnd"/>
      <w:r>
        <w:rPr>
          <w:rFonts w:ascii="Verdana" w:hAnsi="Verdana"/>
          <w:lang w:val="bg-BG"/>
        </w:rPr>
        <w:t>/</w:t>
      </w:r>
    </w:p>
    <w:p w:rsidR="0006209F" w:rsidRDefault="0006209F" w:rsidP="0006209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 :</w:t>
      </w:r>
    </w:p>
    <w:p w:rsidR="0006209F" w:rsidRDefault="00782716" w:rsidP="0006209F">
      <w:pPr>
        <w:pStyle w:val="ab"/>
        <w:numPr>
          <w:ilvl w:val="0"/>
          <w:numId w:val="1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/п//Е. </w:t>
      </w:r>
      <w:proofErr w:type="spellStart"/>
      <w:r>
        <w:rPr>
          <w:rFonts w:ascii="Verdana" w:hAnsi="Verdana"/>
          <w:lang w:val="bg-BG"/>
        </w:rPr>
        <w:t>Пипева</w:t>
      </w:r>
      <w:proofErr w:type="spellEnd"/>
      <w:r w:rsidR="0006209F">
        <w:rPr>
          <w:rFonts w:ascii="Verdana" w:hAnsi="Verdana"/>
          <w:lang w:val="bg-BG"/>
        </w:rPr>
        <w:t>/</w:t>
      </w:r>
    </w:p>
    <w:p w:rsidR="0006209F" w:rsidRDefault="0006209F" w:rsidP="0006209F">
      <w:pPr>
        <w:pStyle w:val="ab"/>
        <w:numPr>
          <w:ilvl w:val="0"/>
          <w:numId w:val="1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 /П. Иванова/</w:t>
      </w:r>
    </w:p>
    <w:p w:rsidR="0006209F" w:rsidRDefault="0006209F" w:rsidP="0006209F">
      <w:pPr>
        <w:pStyle w:val="ab"/>
        <w:numPr>
          <w:ilvl w:val="0"/>
          <w:numId w:val="1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 /</w:t>
      </w:r>
      <w:proofErr w:type="spellStart"/>
      <w:r>
        <w:rPr>
          <w:rFonts w:ascii="Verdana" w:hAnsi="Verdana"/>
          <w:lang w:val="bg-BG"/>
        </w:rPr>
        <w:t>Цв</w:t>
      </w:r>
      <w:proofErr w:type="spellEnd"/>
      <w:r>
        <w:rPr>
          <w:rFonts w:ascii="Verdana" w:hAnsi="Verdana"/>
          <w:lang w:val="bg-BG"/>
        </w:rPr>
        <w:t>. Кацарска/</w:t>
      </w:r>
    </w:p>
    <w:p w:rsidR="0006209F" w:rsidRDefault="0006209F" w:rsidP="0006209F">
      <w:pPr>
        <w:pStyle w:val="ab"/>
        <w:numPr>
          <w:ilvl w:val="0"/>
          <w:numId w:val="1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/п//Б. </w:t>
      </w:r>
      <w:proofErr w:type="spellStart"/>
      <w:r>
        <w:rPr>
          <w:rFonts w:ascii="Verdana" w:hAnsi="Verdana"/>
          <w:lang w:val="bg-BG"/>
        </w:rPr>
        <w:t>Скочева</w:t>
      </w:r>
      <w:proofErr w:type="spellEnd"/>
      <w:r>
        <w:rPr>
          <w:rFonts w:ascii="Verdana" w:hAnsi="Verdana"/>
          <w:lang w:val="bg-BG"/>
        </w:rPr>
        <w:t>/</w:t>
      </w:r>
    </w:p>
    <w:p w:rsidR="0006209F" w:rsidRDefault="0006209F" w:rsidP="0006209F">
      <w:pPr>
        <w:pStyle w:val="ab"/>
        <w:numPr>
          <w:ilvl w:val="0"/>
          <w:numId w:val="1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 /д-р М. Кръстев/</w:t>
      </w:r>
    </w:p>
    <w:p w:rsidR="0006209F" w:rsidRDefault="0006209F" w:rsidP="0006209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Заличени данни на основание чл.5, §1 </w:t>
      </w:r>
    </w:p>
    <w:p w:rsidR="0006209F" w:rsidRDefault="0006209F" w:rsidP="0006209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от Регламент ЕО №679/ 2016 г.</w:t>
      </w:r>
    </w:p>
    <w:sectPr w:rsidR="0006209F" w:rsidSect="00810587">
      <w:footerReference w:type="default" r:id="rId8"/>
      <w:headerReference w:type="first" r:id="rId9"/>
      <w:pgSz w:w="12240" w:h="15840"/>
      <w:pgMar w:top="1417" w:right="1417" w:bottom="1417" w:left="1417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1400" w:rsidRDefault="00221400" w:rsidP="00227952">
      <w:r>
        <w:separator/>
      </w:r>
    </w:p>
  </w:endnote>
  <w:endnote w:type="continuationSeparator" w:id="0">
    <w:p w:rsidR="00221400" w:rsidRDefault="0022140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1400" w:rsidRDefault="00221400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14BF7">
      <w:rPr>
        <w:noProof/>
      </w:rPr>
      <w:t>4</w:t>
    </w:r>
    <w:r>
      <w:rPr>
        <w:noProof/>
      </w:rPr>
      <w:fldChar w:fldCharType="end"/>
    </w:r>
  </w:p>
  <w:p w:rsidR="00221400" w:rsidRDefault="0022140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1400" w:rsidRDefault="00221400" w:rsidP="00227952">
      <w:r>
        <w:separator/>
      </w:r>
    </w:p>
  </w:footnote>
  <w:footnote w:type="continuationSeparator" w:id="0">
    <w:p w:rsidR="00221400" w:rsidRDefault="0022140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4F81BD" w:themeColor="accent1"/>
      </w:rPr>
      <w:alias w:val="Subtitle"/>
      <w:id w:val="1133215096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221400" w:rsidRDefault="00221400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-1087072249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221400" w:rsidRDefault="0022140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221400" w:rsidRDefault="0022140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350D5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4242DA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55417240"/>
    <w:multiLevelType w:val="multilevel"/>
    <w:tmpl w:val="C18A3B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DB15A3"/>
    <w:multiLevelType w:val="multilevel"/>
    <w:tmpl w:val="C18A3B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3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3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0"/>
  </w:num>
  <w:num w:numId="9">
    <w:abstractNumId w:val="2"/>
  </w:num>
  <w:num w:numId="10">
    <w:abstractNumId w:val="11"/>
  </w:num>
  <w:num w:numId="11">
    <w:abstractNumId w:val="9"/>
  </w:num>
  <w:num w:numId="12">
    <w:abstractNumId w:val="10"/>
  </w:num>
  <w:num w:numId="13">
    <w:abstractNumId w:val="12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18AA"/>
    <w:rsid w:val="00035DCA"/>
    <w:rsid w:val="00040ACA"/>
    <w:rsid w:val="00045C24"/>
    <w:rsid w:val="0006209F"/>
    <w:rsid w:val="00065C96"/>
    <w:rsid w:val="00076943"/>
    <w:rsid w:val="00076AE2"/>
    <w:rsid w:val="000834AB"/>
    <w:rsid w:val="000837D0"/>
    <w:rsid w:val="0009087A"/>
    <w:rsid w:val="00091FAC"/>
    <w:rsid w:val="00095CDE"/>
    <w:rsid w:val="000A2FA0"/>
    <w:rsid w:val="000A45E8"/>
    <w:rsid w:val="000A6A4D"/>
    <w:rsid w:val="000C0A74"/>
    <w:rsid w:val="000D1D13"/>
    <w:rsid w:val="000D22C6"/>
    <w:rsid w:val="000D3444"/>
    <w:rsid w:val="000E2434"/>
    <w:rsid w:val="0010563F"/>
    <w:rsid w:val="001240F5"/>
    <w:rsid w:val="00131D51"/>
    <w:rsid w:val="00145332"/>
    <w:rsid w:val="00150769"/>
    <w:rsid w:val="00150B69"/>
    <w:rsid w:val="00154707"/>
    <w:rsid w:val="001601E4"/>
    <w:rsid w:val="0016104D"/>
    <w:rsid w:val="00162220"/>
    <w:rsid w:val="0016471E"/>
    <w:rsid w:val="0017179F"/>
    <w:rsid w:val="001718AB"/>
    <w:rsid w:val="00177B38"/>
    <w:rsid w:val="00180C74"/>
    <w:rsid w:val="00184983"/>
    <w:rsid w:val="001C1098"/>
    <w:rsid w:val="001C29FC"/>
    <w:rsid w:val="001C42C4"/>
    <w:rsid w:val="001D0C76"/>
    <w:rsid w:val="001E43B0"/>
    <w:rsid w:val="001E4C22"/>
    <w:rsid w:val="001E6550"/>
    <w:rsid w:val="001F2588"/>
    <w:rsid w:val="001F26B8"/>
    <w:rsid w:val="001F36C1"/>
    <w:rsid w:val="001F40A2"/>
    <w:rsid w:val="001F5FC1"/>
    <w:rsid w:val="001F6FF5"/>
    <w:rsid w:val="00200D6A"/>
    <w:rsid w:val="00221400"/>
    <w:rsid w:val="00227952"/>
    <w:rsid w:val="00236BC4"/>
    <w:rsid w:val="00247AC6"/>
    <w:rsid w:val="002530C9"/>
    <w:rsid w:val="00256DB3"/>
    <w:rsid w:val="00283A39"/>
    <w:rsid w:val="00284EB2"/>
    <w:rsid w:val="00292686"/>
    <w:rsid w:val="002A16CA"/>
    <w:rsid w:val="002A2F71"/>
    <w:rsid w:val="002B0432"/>
    <w:rsid w:val="002B14BB"/>
    <w:rsid w:val="002B7B6B"/>
    <w:rsid w:val="002C189A"/>
    <w:rsid w:val="002C521E"/>
    <w:rsid w:val="002C7D38"/>
    <w:rsid w:val="002D0475"/>
    <w:rsid w:val="002E103C"/>
    <w:rsid w:val="002E12DC"/>
    <w:rsid w:val="002E69FC"/>
    <w:rsid w:val="0031396E"/>
    <w:rsid w:val="0032624F"/>
    <w:rsid w:val="003269DA"/>
    <w:rsid w:val="003325D4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1700"/>
    <w:rsid w:val="003B556F"/>
    <w:rsid w:val="003C0958"/>
    <w:rsid w:val="003C2831"/>
    <w:rsid w:val="003C6193"/>
    <w:rsid w:val="003D4D89"/>
    <w:rsid w:val="003F4883"/>
    <w:rsid w:val="003F4A6C"/>
    <w:rsid w:val="003F6151"/>
    <w:rsid w:val="003F6F32"/>
    <w:rsid w:val="004014F9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5603"/>
    <w:rsid w:val="00466F8B"/>
    <w:rsid w:val="0047025F"/>
    <w:rsid w:val="004746EC"/>
    <w:rsid w:val="00475E53"/>
    <w:rsid w:val="0049292F"/>
    <w:rsid w:val="004A6E35"/>
    <w:rsid w:val="004B040F"/>
    <w:rsid w:val="004C18AF"/>
    <w:rsid w:val="004C3261"/>
    <w:rsid w:val="004C3DF6"/>
    <w:rsid w:val="004D20D4"/>
    <w:rsid w:val="004F5096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1AF5"/>
    <w:rsid w:val="005C54FD"/>
    <w:rsid w:val="005D0EEB"/>
    <w:rsid w:val="005E2B9F"/>
    <w:rsid w:val="005E4ABF"/>
    <w:rsid w:val="005E5308"/>
    <w:rsid w:val="006004F3"/>
    <w:rsid w:val="00600E89"/>
    <w:rsid w:val="006164F1"/>
    <w:rsid w:val="00616DEE"/>
    <w:rsid w:val="00642D72"/>
    <w:rsid w:val="006461C4"/>
    <w:rsid w:val="006463DA"/>
    <w:rsid w:val="006614FF"/>
    <w:rsid w:val="00663665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C5DD5"/>
    <w:rsid w:val="006C7DC5"/>
    <w:rsid w:val="006D1506"/>
    <w:rsid w:val="006D152D"/>
    <w:rsid w:val="006D729A"/>
    <w:rsid w:val="006E699A"/>
    <w:rsid w:val="006F4B03"/>
    <w:rsid w:val="007005C4"/>
    <w:rsid w:val="007008D9"/>
    <w:rsid w:val="00713493"/>
    <w:rsid w:val="00714BF7"/>
    <w:rsid w:val="00720D0D"/>
    <w:rsid w:val="007248A4"/>
    <w:rsid w:val="0073333B"/>
    <w:rsid w:val="00736DC6"/>
    <w:rsid w:val="00745B9E"/>
    <w:rsid w:val="0076658A"/>
    <w:rsid w:val="00775656"/>
    <w:rsid w:val="00782716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032A6"/>
    <w:rsid w:val="00810587"/>
    <w:rsid w:val="0081353B"/>
    <w:rsid w:val="00823626"/>
    <w:rsid w:val="008252F6"/>
    <w:rsid w:val="00833C16"/>
    <w:rsid w:val="0083464B"/>
    <w:rsid w:val="00852D59"/>
    <w:rsid w:val="0085572E"/>
    <w:rsid w:val="008574AC"/>
    <w:rsid w:val="00863008"/>
    <w:rsid w:val="0086764E"/>
    <w:rsid w:val="008A66B2"/>
    <w:rsid w:val="008C3104"/>
    <w:rsid w:val="008C63AC"/>
    <w:rsid w:val="008C70E9"/>
    <w:rsid w:val="008D03ED"/>
    <w:rsid w:val="008D222B"/>
    <w:rsid w:val="008D2661"/>
    <w:rsid w:val="008E2273"/>
    <w:rsid w:val="008F0712"/>
    <w:rsid w:val="009031D5"/>
    <w:rsid w:val="00903602"/>
    <w:rsid w:val="009121BB"/>
    <w:rsid w:val="0091226D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4F1D"/>
    <w:rsid w:val="00A55F3F"/>
    <w:rsid w:val="00A60132"/>
    <w:rsid w:val="00A642DF"/>
    <w:rsid w:val="00A64D96"/>
    <w:rsid w:val="00A67F64"/>
    <w:rsid w:val="00A83624"/>
    <w:rsid w:val="00A9027B"/>
    <w:rsid w:val="00AA7423"/>
    <w:rsid w:val="00AC0702"/>
    <w:rsid w:val="00AC44C3"/>
    <w:rsid w:val="00AD2A40"/>
    <w:rsid w:val="00AD36E8"/>
    <w:rsid w:val="00AE2C42"/>
    <w:rsid w:val="00AE35F6"/>
    <w:rsid w:val="00AE72A2"/>
    <w:rsid w:val="00AE7AB8"/>
    <w:rsid w:val="00AF0EFE"/>
    <w:rsid w:val="00B0394D"/>
    <w:rsid w:val="00B22A08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B70C1"/>
    <w:rsid w:val="00BC38F7"/>
    <w:rsid w:val="00BC41EA"/>
    <w:rsid w:val="00BE20C9"/>
    <w:rsid w:val="00C00DF6"/>
    <w:rsid w:val="00C01D38"/>
    <w:rsid w:val="00C02228"/>
    <w:rsid w:val="00C04D9C"/>
    <w:rsid w:val="00C054B6"/>
    <w:rsid w:val="00C12840"/>
    <w:rsid w:val="00C143CC"/>
    <w:rsid w:val="00C31ED1"/>
    <w:rsid w:val="00C33AC1"/>
    <w:rsid w:val="00C344AB"/>
    <w:rsid w:val="00C37CF6"/>
    <w:rsid w:val="00C40CE7"/>
    <w:rsid w:val="00C428C4"/>
    <w:rsid w:val="00C42E26"/>
    <w:rsid w:val="00C55B7F"/>
    <w:rsid w:val="00C572A7"/>
    <w:rsid w:val="00C630A8"/>
    <w:rsid w:val="00C662FD"/>
    <w:rsid w:val="00C856D0"/>
    <w:rsid w:val="00C913F0"/>
    <w:rsid w:val="00CA3157"/>
    <w:rsid w:val="00CB473E"/>
    <w:rsid w:val="00CC3FE0"/>
    <w:rsid w:val="00CC7AE7"/>
    <w:rsid w:val="00CE287B"/>
    <w:rsid w:val="00CF3EF0"/>
    <w:rsid w:val="00CF7935"/>
    <w:rsid w:val="00D05ED4"/>
    <w:rsid w:val="00D07231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DF1344"/>
    <w:rsid w:val="00E0047D"/>
    <w:rsid w:val="00E36719"/>
    <w:rsid w:val="00E54174"/>
    <w:rsid w:val="00E572A4"/>
    <w:rsid w:val="00E64E95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325D"/>
    <w:rsid w:val="00EF61F7"/>
    <w:rsid w:val="00EF78A7"/>
    <w:rsid w:val="00F06BDA"/>
    <w:rsid w:val="00F12338"/>
    <w:rsid w:val="00F1559D"/>
    <w:rsid w:val="00F17386"/>
    <w:rsid w:val="00F2216D"/>
    <w:rsid w:val="00F30A66"/>
    <w:rsid w:val="00F42F96"/>
    <w:rsid w:val="00F456D6"/>
    <w:rsid w:val="00F533E7"/>
    <w:rsid w:val="00F53D34"/>
    <w:rsid w:val="00F66676"/>
    <w:rsid w:val="00F66CB6"/>
    <w:rsid w:val="00F713CE"/>
    <w:rsid w:val="00F75675"/>
    <w:rsid w:val="00F8261A"/>
    <w:rsid w:val="00F91885"/>
    <w:rsid w:val="00FA4393"/>
    <w:rsid w:val="00FB28F0"/>
    <w:rsid w:val="00FB5527"/>
    <w:rsid w:val="00FB796C"/>
    <w:rsid w:val="00FD59F1"/>
    <w:rsid w:val="00FE5114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;"/>
  <w14:docId w14:val="0608D395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3F6346"/>
    <w:rsid w:val="0040536E"/>
    <w:rsid w:val="00406A58"/>
    <w:rsid w:val="004156A0"/>
    <w:rsid w:val="004A724A"/>
    <w:rsid w:val="004F7402"/>
    <w:rsid w:val="005835BE"/>
    <w:rsid w:val="00701646"/>
    <w:rsid w:val="00750421"/>
    <w:rsid w:val="00797FF3"/>
    <w:rsid w:val="008367DC"/>
    <w:rsid w:val="008B4C25"/>
    <w:rsid w:val="00934809"/>
    <w:rsid w:val="00940B03"/>
    <w:rsid w:val="009C6492"/>
    <w:rsid w:val="00A471C2"/>
    <w:rsid w:val="00A73127"/>
    <w:rsid w:val="00AB4FE2"/>
    <w:rsid w:val="00AC409B"/>
    <w:rsid w:val="00B35AF2"/>
    <w:rsid w:val="00B56057"/>
    <w:rsid w:val="00BA7865"/>
    <w:rsid w:val="00BC574D"/>
    <w:rsid w:val="00C350B9"/>
    <w:rsid w:val="00C52780"/>
    <w:rsid w:val="00D049F9"/>
    <w:rsid w:val="00D473F4"/>
    <w:rsid w:val="00D827E0"/>
    <w:rsid w:val="00D965E7"/>
    <w:rsid w:val="00E340F0"/>
    <w:rsid w:val="00E77ADA"/>
    <w:rsid w:val="00ED11B5"/>
    <w:rsid w:val="00FE1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5ACA8-A183-473E-91D5-ABC51725F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FFE19087</Template>
  <TotalTime>422</TotalTime>
  <Pages>4</Pages>
  <Words>1059</Words>
  <Characters>5858</Characters>
  <Application>Microsoft Office Word</Application>
  <DocSecurity>0</DocSecurity>
  <Lines>48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Петя Иванова</cp:lastModifiedBy>
  <cp:revision>73</cp:revision>
  <cp:lastPrinted>2025-05-21T06:50:00Z</cp:lastPrinted>
  <dcterms:created xsi:type="dcterms:W3CDTF">2025-01-31T19:41:00Z</dcterms:created>
  <dcterms:modified xsi:type="dcterms:W3CDTF">2025-05-21T06:52:00Z</dcterms:modified>
</cp:coreProperties>
</file>